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9750D" w14:textId="08F2D7B1" w:rsidR="00704E7B" w:rsidRDefault="0033265B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bookmarkStart w:id="0" w:name="_Hlk165217867"/>
      <w:bookmarkStart w:id="1" w:name="_Hlk165215591"/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วาระ</w:t>
      </w:r>
      <w:r w:rsidR="00FC4E8F">
        <w:rPr>
          <w:rFonts w:ascii="TH SarabunIT๙" w:hAnsi="TH SarabunIT๙" w:cs="TH SarabunIT๙" w:hint="cs"/>
          <w:b/>
          <w:bCs/>
          <w:color w:val="000000" w:themeColor="text1"/>
          <w:cs/>
        </w:rPr>
        <w:t>แบบ</w:t>
      </w:r>
      <w:r w:rsidR="00B64FB3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บันทึก</w:t>
      </w:r>
      <w:r w:rsidR="005210E8">
        <w:rPr>
          <w:rFonts w:ascii="TH SarabunIT๙" w:hAnsi="TH SarabunIT๙" w:cs="TH SarabunIT๙" w:hint="cs"/>
          <w:b/>
          <w:bCs/>
          <w:color w:val="000000" w:themeColor="text1"/>
          <w:cs/>
        </w:rPr>
        <w:t>เสนอผลงาน</w:t>
      </w:r>
      <w:r w:rsidR="00163A3C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ระดับ</w:t>
      </w:r>
      <w:r w:rsidR="002438C5">
        <w:rPr>
          <w:rFonts w:ascii="TH SarabunIT๙" w:hAnsi="TH SarabunIT๙" w:cs="TH SarabunIT๙" w:hint="cs"/>
          <w:b/>
          <w:bCs/>
          <w:color w:val="000000" w:themeColor="text1"/>
          <w:cs/>
        </w:rPr>
        <w:t>เชี่ยวชาญ</w:t>
      </w:r>
      <w:r w:rsidR="005210E8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</w:p>
    <w:bookmarkEnd w:id="0"/>
    <w:p w14:paraId="2747897C" w14:textId="43B4FDBA" w:rsidR="00FE084B" w:rsidRPr="00BF58C8" w:rsidRDefault="001E0280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s/>
        </w:rPr>
        <w:t>หน่วยงาน ...................................................</w:t>
      </w:r>
      <w:r w:rsidR="00704E7B" w:rsidRPr="00704E7B">
        <w:rPr>
          <w:rFonts w:ascii="TH SarabunIT๙" w:hAnsi="TH SarabunIT๙" w:cs="TH SarabunIT๙" w:hint="cs"/>
          <w:b/>
          <w:bCs/>
          <w:cs/>
        </w:rPr>
        <w:t xml:space="preserve"> </w:t>
      </w:r>
      <w:r w:rsidR="00704E7B">
        <w:rPr>
          <w:rFonts w:ascii="TH SarabunIT๙" w:hAnsi="TH SarabunIT๙" w:cs="TH SarabunIT๙" w:hint="cs"/>
          <w:b/>
          <w:bCs/>
          <w:cs/>
        </w:rPr>
        <w:t xml:space="preserve"> </w:t>
      </w:r>
      <w:r w:rsidR="00704E7B">
        <w:rPr>
          <w:rFonts w:ascii="TH SarabunIT๙" w:hAnsi="TH SarabunIT๙" w:cs="TH SarabunIT๙" w:hint="cs"/>
          <w:b/>
          <w:bCs/>
          <w:color w:val="000000" w:themeColor="text1"/>
          <w:cs/>
        </w:rPr>
        <w:t>จำนวน</w:t>
      </w:r>
      <w:r w:rsidR="005210E8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="00B64FB3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.........</w:t>
      </w:r>
      <w:r w:rsidR="00704E7B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ตำแหน่ง</w:t>
      </w:r>
    </w:p>
    <w:p w14:paraId="4477DA84" w14:textId="2E5FB26E" w:rsidR="00B64FB3" w:rsidRPr="00BF58C8" w:rsidRDefault="00B64FB3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BF58C8">
        <w:rPr>
          <w:rFonts w:ascii="TH SarabunIT๙" w:hAnsi="TH SarabunIT๙" w:cs="TH SarabunIT๙"/>
          <w:b/>
          <w:bCs/>
          <w:color w:val="000000" w:themeColor="text1"/>
        </w:rPr>
        <w:t>--------------------------------------------------------------</w:t>
      </w:r>
      <w:r w:rsidR="00001BAD" w:rsidRPr="00BF58C8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</w:p>
    <w:p w14:paraId="398C6CA5" w14:textId="77777777" w:rsidR="00B64FB3" w:rsidRPr="00BF58C8" w:rsidRDefault="00B64FB3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14:paraId="37584ACB" w14:textId="2A8A9A0D" w:rsidR="00E76DA4" w:rsidRPr="00704E7B" w:rsidRDefault="00B64FB3" w:rsidP="00704E7B">
      <w:pPr>
        <w:pStyle w:val="ListParagraph"/>
        <w:numPr>
          <w:ilvl w:val="0"/>
          <w:numId w:val="20"/>
        </w:numPr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  <w:bookmarkStart w:id="2" w:name="_Hlk165216707"/>
      <w:bookmarkStart w:id="3" w:name="_Hlk159961223"/>
      <w:r w:rsidRPr="00704E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ตำแหน่ง</w:t>
      </w:r>
      <w:r w:rsidR="001E02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........................................ หน่วยงาน ......................................</w:t>
      </w:r>
      <w:r w:rsidR="001A7447"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จำนวนผู้สมัคร </w:t>
      </w:r>
      <w:r w:rsidR="001E028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  (</w:t>
      </w:r>
      <w:r w:rsidR="001E028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bookmarkEnd w:id="2"/>
    <w:p w14:paraId="3FAD2918" w14:textId="77777777" w:rsidR="00E76DA4" w:rsidRPr="00BF58C8" w:rsidRDefault="00E76DA4" w:rsidP="00E76DA4">
      <w:pPr>
        <w:pStyle w:val="ListParagraph"/>
        <w:ind w:left="-774"/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</w:p>
    <w:tbl>
      <w:tblPr>
        <w:tblStyle w:val="TableGrid"/>
        <w:tblW w:w="15588" w:type="dxa"/>
        <w:tblInd w:w="-995" w:type="dxa"/>
        <w:tblLook w:val="04A0" w:firstRow="1" w:lastRow="0" w:firstColumn="1" w:lastColumn="0" w:noHBand="0" w:noVBand="1"/>
      </w:tblPr>
      <w:tblGrid>
        <w:gridCol w:w="961"/>
        <w:gridCol w:w="3261"/>
        <w:gridCol w:w="4252"/>
        <w:gridCol w:w="3827"/>
        <w:gridCol w:w="3287"/>
      </w:tblGrid>
      <w:tr w:rsidR="005445CA" w:rsidRPr="00BF58C8" w14:paraId="5A06CEB5" w14:textId="77777777" w:rsidTr="00907A71">
        <w:trPr>
          <w:tblHeader/>
        </w:trPr>
        <w:tc>
          <w:tcPr>
            <w:tcW w:w="961" w:type="dxa"/>
          </w:tcPr>
          <w:p w14:paraId="235D07BD" w14:textId="77777777" w:rsidR="005445CA" w:rsidRPr="00BF58C8" w:rsidRDefault="005445CA" w:rsidP="005445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261" w:type="dxa"/>
          </w:tcPr>
          <w:p w14:paraId="42FEAFDB" w14:textId="73C0F69C" w:rsidR="005445CA" w:rsidRPr="00BF58C8" w:rsidRDefault="005445CA" w:rsidP="005445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ตำแหน่งที่คัดเลือก/หน่วยงาน</w:t>
            </w:r>
          </w:p>
        </w:tc>
        <w:tc>
          <w:tcPr>
            <w:tcW w:w="4252" w:type="dxa"/>
          </w:tcPr>
          <w:p w14:paraId="3FAD485D" w14:textId="5DF87EB6" w:rsidR="005445CA" w:rsidRPr="00BF58C8" w:rsidRDefault="005445CA" w:rsidP="005445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รายชื่อ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ผู้</w:t>
            </w: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สมัคร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/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หน่วยงาน</w:t>
            </w:r>
            <w:r w:rsidRPr="00BF58C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/คะแนนการประเมิน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ความรู้ ความสามารถ ทักษะ</w:t>
            </w:r>
          </w:p>
        </w:tc>
        <w:tc>
          <w:tcPr>
            <w:tcW w:w="3827" w:type="dxa"/>
          </w:tcPr>
          <w:p w14:paraId="1AFE22F9" w14:textId="77777777" w:rsidR="005445CA" w:rsidRDefault="005445CA" w:rsidP="005445C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ชื่อผลงานทางวิชาการที่เสนอประเมิน</w:t>
            </w:r>
          </w:p>
          <w:p w14:paraId="75BDEF86" w14:textId="22907264" w:rsidR="005445CA" w:rsidRPr="00BF58C8" w:rsidRDefault="005445CA" w:rsidP="005445C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ปีที่ดำเนินการ/สัดส่วนผลงาน</w:t>
            </w:r>
          </w:p>
        </w:tc>
        <w:tc>
          <w:tcPr>
            <w:tcW w:w="3287" w:type="dxa"/>
          </w:tcPr>
          <w:p w14:paraId="129ADC6C" w14:textId="77777777" w:rsidR="005445CA" w:rsidRPr="00BF58C8" w:rsidRDefault="005445CA" w:rsidP="005445C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ข้อเสนอแนวคิดเพื่อพัฒนางาน</w:t>
            </w:r>
          </w:p>
        </w:tc>
      </w:tr>
      <w:tr w:rsidR="000F7D55" w:rsidRPr="00BF58C8" w14:paraId="47E1F03A" w14:textId="77777777" w:rsidTr="00844CBF">
        <w:tc>
          <w:tcPr>
            <w:tcW w:w="961" w:type="dxa"/>
            <w:tcBorders>
              <w:bottom w:val="single" w:sz="4" w:space="0" w:color="auto"/>
            </w:tcBorders>
          </w:tcPr>
          <w:p w14:paraId="5234EDCA" w14:textId="43AEA01F" w:rsidR="000F7D55" w:rsidRPr="00BF58C8" w:rsidRDefault="000F7D55" w:rsidP="000F7D55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FC809B8" w14:textId="77777777" w:rsidR="000F7D55" w:rsidRDefault="000F7D55" w:rsidP="000F7D55">
            <w:pPr>
              <w:rPr>
                <w:rFonts w:ascii="TH SarabunIT๙" w:hAnsi="TH SarabunIT๙" w:cs="TH SarabunIT๙"/>
              </w:rPr>
            </w:pPr>
          </w:p>
          <w:p w14:paraId="62EB743C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3F49224E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22C8F1FD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7BE8C251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0F5BA541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6AFF1804" w14:textId="4614F3EE" w:rsidR="00194971" w:rsidRPr="00BF58C8" w:rsidRDefault="00194971" w:rsidP="000F7D5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252" w:type="dxa"/>
          </w:tcPr>
          <w:p w14:paraId="315639BF" w14:textId="6E7DA0F2" w:rsidR="000F7D55" w:rsidRPr="00BF58C8" w:rsidRDefault="000F7D55" w:rsidP="000F7D5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7" w:type="dxa"/>
          </w:tcPr>
          <w:p w14:paraId="53F22FB9" w14:textId="3D280758" w:rsidR="000F7D55" w:rsidRPr="00BF58C8" w:rsidRDefault="000F7D55" w:rsidP="000F7D5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87" w:type="dxa"/>
          </w:tcPr>
          <w:p w14:paraId="0D1DB629" w14:textId="22449C2C" w:rsidR="000F7D55" w:rsidRPr="00BF58C8" w:rsidRDefault="000F7D55" w:rsidP="000F7D55">
            <w:pPr>
              <w:rPr>
                <w:rFonts w:ascii="TH SarabunIT๙" w:hAnsi="TH SarabunIT๙" w:cs="TH SarabunIT๙"/>
              </w:rPr>
            </w:pPr>
          </w:p>
        </w:tc>
      </w:tr>
    </w:tbl>
    <w:p w14:paraId="0357A469" w14:textId="77777777" w:rsidR="000F7D55" w:rsidRDefault="000F7D55"/>
    <w:bookmarkEnd w:id="1"/>
    <w:bookmarkEnd w:id="3"/>
    <w:p w14:paraId="7A52EADE" w14:textId="5A0932C5" w:rsidR="00B70FF0" w:rsidRDefault="00B70FF0" w:rsidP="005A65CA"/>
    <w:p w14:paraId="19C49654" w14:textId="77777777" w:rsidR="005445CA" w:rsidRPr="009B16C8" w:rsidRDefault="005445CA" w:rsidP="005445CA">
      <w:pPr>
        <w:rPr>
          <w:rFonts w:ascii="TH SarabunIT๙" w:hAnsi="TH SarabunIT๙" w:cs="TH SarabunIT๙"/>
        </w:rPr>
      </w:pPr>
      <w:r w:rsidRPr="009B16C8">
        <w:rPr>
          <w:rFonts w:ascii="TH SarabunIT๙" w:hAnsi="TH SarabunIT๙" w:cs="TH SarabunIT๙"/>
          <w:cs/>
        </w:rPr>
        <w:t xml:space="preserve">หมายเหตุ   </w:t>
      </w:r>
    </w:p>
    <w:p w14:paraId="25C7D7BA" w14:textId="77777777" w:rsidR="005445CA" w:rsidRPr="009B16C8" w:rsidRDefault="005445CA" w:rsidP="005445CA">
      <w:pPr>
        <w:pStyle w:val="ListParagraph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 w:rsidRPr="009B16C8">
        <w:rPr>
          <w:rFonts w:ascii="TH SarabunIT๙" w:hAnsi="TH SarabunIT๙" w:cs="TH SarabunIT๙"/>
          <w:sz w:val="32"/>
          <w:szCs w:val="32"/>
          <w:cs/>
        </w:rPr>
        <w:t>ใช้</w:t>
      </w:r>
      <w:r>
        <w:rPr>
          <w:rFonts w:ascii="TH SarabunIT๙" w:hAnsi="TH SarabunIT๙" w:cs="TH SarabunIT๙" w:hint="cs"/>
          <w:sz w:val="32"/>
          <w:szCs w:val="32"/>
          <w:cs/>
        </w:rPr>
        <w:t>ตัวอักษร</w:t>
      </w:r>
      <w:r w:rsidRPr="009B16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16C8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9B16C8">
        <w:rPr>
          <w:rFonts w:ascii="TH SarabunIT๙" w:hAnsi="TH SarabunIT๙" w:cs="TH SarabunIT๙"/>
          <w:sz w:val="32"/>
          <w:szCs w:val="32"/>
        </w:rPr>
        <w:t>SarabunIT</w:t>
      </w:r>
      <w:proofErr w:type="spellEnd"/>
      <w:r w:rsidRPr="009B16C8">
        <w:rPr>
          <w:rFonts w:ascii="TH SarabunIT๙" w:hAnsi="TH SarabunIT๙" w:cs="TH SarabunIT๙"/>
          <w:sz w:val="32"/>
          <w:szCs w:val="32"/>
          <w:cs/>
        </w:rPr>
        <w:t>๙  ขนาด 16</w:t>
      </w:r>
    </w:p>
    <w:p w14:paraId="7EABD1C9" w14:textId="77777777" w:rsidR="005445CA" w:rsidRDefault="005445CA" w:rsidP="005445CA">
      <w:pPr>
        <w:pStyle w:val="ListParagraph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 w:rsidRPr="009B16C8">
        <w:rPr>
          <w:rFonts w:ascii="TH SarabunIT๙" w:hAnsi="TH SarabunIT๙" w:cs="TH SarabunIT๙"/>
          <w:sz w:val="32"/>
          <w:szCs w:val="32"/>
          <w:u w:val="single"/>
          <w:cs/>
        </w:rPr>
        <w:t>ห้ามปรับ</w:t>
      </w:r>
      <w:r w:rsidRPr="009B16C8">
        <w:rPr>
          <w:rFonts w:ascii="TH SarabunIT๙" w:hAnsi="TH SarabunIT๙" w:cs="TH SarabunIT๙"/>
          <w:sz w:val="32"/>
          <w:szCs w:val="32"/>
          <w:cs/>
        </w:rPr>
        <w:t>ขนาดของตาราง</w:t>
      </w:r>
    </w:p>
    <w:p w14:paraId="209BF658" w14:textId="77777777" w:rsidR="005445CA" w:rsidRDefault="005445CA" w:rsidP="005445CA">
      <w:pPr>
        <w:pStyle w:val="ListParagraph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ระบุรายละเอียดในตารางให้ถูกต้องและครบถ้วน  ตามตัวอย่าง</w:t>
      </w:r>
    </w:p>
    <w:p w14:paraId="1A465E38" w14:textId="77777777" w:rsidR="005445CA" w:rsidRPr="009B16C8" w:rsidRDefault="005445CA" w:rsidP="005445CA">
      <w:pPr>
        <w:pStyle w:val="ListParagraph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ให้ส่งเป็น </w:t>
      </w:r>
      <w:r>
        <w:rPr>
          <w:rFonts w:ascii="TH SarabunIT๙" w:hAnsi="TH SarabunIT๙" w:cs="TH SarabunIT๙"/>
          <w:sz w:val="32"/>
          <w:szCs w:val="32"/>
        </w:rPr>
        <w:t xml:space="preserve">File Word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</w:p>
    <w:p w14:paraId="5A9DF6E8" w14:textId="77777777" w:rsidR="002438C5" w:rsidRDefault="001E0280" w:rsidP="002438C5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lastRenderedPageBreak/>
        <w:t xml:space="preserve">(ตัวอย่าง)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438C5">
        <w:rPr>
          <w:rFonts w:ascii="TH SarabunIT๙" w:hAnsi="TH SarabunIT๙" w:cs="TH SarabunIT๙" w:hint="cs"/>
          <w:b/>
          <w:bCs/>
          <w:color w:val="000000" w:themeColor="text1"/>
          <w:cs/>
        </w:rPr>
        <w:t>วาระแบบ</w:t>
      </w:r>
      <w:r w:rsidR="002438C5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บันทึก</w:t>
      </w:r>
      <w:r w:rsidR="002438C5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เสนอผลงาน ระดับเชี่ยวชาญ </w:t>
      </w:r>
    </w:p>
    <w:p w14:paraId="1C710174" w14:textId="7AEB8327" w:rsidR="001E0280" w:rsidRPr="00BF58C8" w:rsidRDefault="001E0280" w:rsidP="001E0280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04E7B">
        <w:rPr>
          <w:rFonts w:ascii="TH SarabunIT๙" w:hAnsi="TH SarabunIT๙" w:cs="TH SarabunIT๙" w:hint="cs"/>
          <w:b/>
          <w:bCs/>
          <w:cs/>
        </w:rPr>
        <w:t xml:space="preserve">โรงพยาบาลจิตเวชขอนแก่นราชนครินทร์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จำนวน </w:t>
      </w:r>
      <w:r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</w:t>
      </w:r>
      <w:r w:rsidR="002438C5">
        <w:rPr>
          <w:rFonts w:ascii="TH SarabunIT๙" w:hAnsi="TH SarabunIT๙" w:cs="TH SarabunIT๙" w:hint="cs"/>
          <w:b/>
          <w:bCs/>
          <w:color w:val="000000" w:themeColor="text1"/>
          <w:cs/>
        </w:rPr>
        <w:t>1</w:t>
      </w:r>
      <w:r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.....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ตำแหน่ง</w:t>
      </w:r>
    </w:p>
    <w:p w14:paraId="36517B75" w14:textId="77777777" w:rsidR="001E0280" w:rsidRPr="00BF58C8" w:rsidRDefault="001E0280" w:rsidP="001E0280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BF58C8">
        <w:rPr>
          <w:rFonts w:ascii="TH SarabunIT๙" w:hAnsi="TH SarabunIT๙" w:cs="TH SarabunIT๙"/>
          <w:b/>
          <w:bCs/>
          <w:color w:val="000000" w:themeColor="text1"/>
        </w:rPr>
        <w:t xml:space="preserve">-------------------------------------------------------------- </w:t>
      </w:r>
    </w:p>
    <w:p w14:paraId="55F8C3C1" w14:textId="489F04EC" w:rsidR="001E0280" w:rsidRDefault="001E0280" w:rsidP="00747938">
      <w:pPr>
        <w:pStyle w:val="ListParagraph"/>
        <w:numPr>
          <w:ilvl w:val="0"/>
          <w:numId w:val="22"/>
        </w:numPr>
      </w:pPr>
      <w:r w:rsidRPr="002438C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ตำแหน่ง</w:t>
      </w:r>
      <w:r w:rsidRPr="002438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พยาบาลวิชาชีพ</w:t>
      </w:r>
      <w:r w:rsidR="002438C5" w:rsidRPr="002438C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เชี่ยวชาญ</w:t>
      </w:r>
      <w:r w:rsidRPr="002438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(ด้านการพยาบาล) ตำแหน่งเลขที่ </w:t>
      </w:r>
      <w:r w:rsidR="002438C5" w:rsidRPr="002438C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7777</w:t>
      </w:r>
      <w:r w:rsidRPr="002438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438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กลุ่มภารกิจการพยาบาล    </w:t>
      </w:r>
      <w:r w:rsidRPr="002438C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โรงพยาบาลจิตเวชขอนแก่นราชนครินทร์ จำนวนผู้สมัคร  </w:t>
      </w:r>
      <w:r w:rsidR="002438C5" w:rsidRPr="002438C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2438C5">
        <w:rPr>
          <w:rFonts w:ascii="TH SarabunIT๙" w:hAnsi="TH SarabunIT๙" w:cs="TH SarabunIT๙" w:hint="cs"/>
          <w:b/>
          <w:bCs/>
          <w:sz w:val="32"/>
          <w:szCs w:val="32"/>
          <w:cs/>
        </w:rPr>
        <w:t>2  ราย  (ตำแหน่งที่จะว่างจากการเกษียณอายุราชการ)</w:t>
      </w:r>
    </w:p>
    <w:tbl>
      <w:tblPr>
        <w:tblStyle w:val="TableGrid"/>
        <w:tblW w:w="15588" w:type="dxa"/>
        <w:tblInd w:w="-995" w:type="dxa"/>
        <w:tblLook w:val="04A0" w:firstRow="1" w:lastRow="0" w:firstColumn="1" w:lastColumn="0" w:noHBand="0" w:noVBand="1"/>
      </w:tblPr>
      <w:tblGrid>
        <w:gridCol w:w="961"/>
        <w:gridCol w:w="3261"/>
        <w:gridCol w:w="4252"/>
        <w:gridCol w:w="3827"/>
        <w:gridCol w:w="3287"/>
      </w:tblGrid>
      <w:tr w:rsidR="005445CA" w:rsidRPr="00BF58C8" w14:paraId="2192FAA0" w14:textId="77777777" w:rsidTr="000F15C9">
        <w:tc>
          <w:tcPr>
            <w:tcW w:w="961" w:type="dxa"/>
          </w:tcPr>
          <w:p w14:paraId="437AB933" w14:textId="77777777" w:rsidR="005445CA" w:rsidRPr="00704E7B" w:rsidRDefault="005445CA" w:rsidP="005445CA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261" w:type="dxa"/>
          </w:tcPr>
          <w:p w14:paraId="561FBD8E" w14:textId="77777777" w:rsidR="005445CA" w:rsidRPr="00BF58C8" w:rsidRDefault="005445CA" w:rsidP="005445CA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ตำแหน่งที่คัดเลือก/หน่วยงาน</w:t>
            </w:r>
          </w:p>
        </w:tc>
        <w:tc>
          <w:tcPr>
            <w:tcW w:w="4252" w:type="dxa"/>
          </w:tcPr>
          <w:p w14:paraId="1AB7DD3C" w14:textId="77777777" w:rsidR="005445CA" w:rsidRPr="00BF58C8" w:rsidRDefault="005445CA" w:rsidP="005445CA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รายชื่อ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ผู้</w:t>
            </w: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สมัคร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/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หน่วยงาน</w:t>
            </w:r>
            <w:r w:rsidRPr="00BF58C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/คะแนนการประเมิน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ความรู้ ความสามารถ ทักษะ</w:t>
            </w:r>
          </w:p>
        </w:tc>
        <w:tc>
          <w:tcPr>
            <w:tcW w:w="3827" w:type="dxa"/>
          </w:tcPr>
          <w:p w14:paraId="2BF0B428" w14:textId="77777777" w:rsidR="005445CA" w:rsidRDefault="005445CA" w:rsidP="005445C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ชื่อผลงานทางวิชาการที่เสนอประเมิน</w:t>
            </w:r>
          </w:p>
          <w:p w14:paraId="1AAF08D0" w14:textId="4C3C1B07" w:rsidR="005445CA" w:rsidRPr="00BF58C8" w:rsidRDefault="005445CA" w:rsidP="005445C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ปีที่ดำเนินการ/สัดส่วนผลงาน</w:t>
            </w:r>
          </w:p>
        </w:tc>
        <w:tc>
          <w:tcPr>
            <w:tcW w:w="3287" w:type="dxa"/>
          </w:tcPr>
          <w:p w14:paraId="47F1C803" w14:textId="77777777" w:rsidR="005445CA" w:rsidRPr="00BF58C8" w:rsidRDefault="005445CA" w:rsidP="005445CA">
            <w:pPr>
              <w:jc w:val="center"/>
              <w:rPr>
                <w:rFonts w:ascii="TH SarabunIT๙" w:hAnsi="TH SarabunIT๙" w:cs="TH SarabunIT๙"/>
                <w:spacing w:val="-8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ข้อเสนอแนวคิดเพื่อพัฒนางาน</w:t>
            </w:r>
          </w:p>
        </w:tc>
      </w:tr>
      <w:tr w:rsidR="001E0280" w:rsidRPr="00BF58C8" w14:paraId="52F616EB" w14:textId="77777777" w:rsidTr="000F15C9">
        <w:tc>
          <w:tcPr>
            <w:tcW w:w="961" w:type="dxa"/>
          </w:tcPr>
          <w:p w14:paraId="1EA5964E" w14:textId="629B74F4" w:rsidR="001E0280" w:rsidRPr="00704E7B" w:rsidRDefault="002438C5" w:rsidP="000F15C9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3261" w:type="dxa"/>
          </w:tcPr>
          <w:p w14:paraId="5184016E" w14:textId="725D2DB3" w:rsidR="001E0280" w:rsidRPr="00BF58C8" w:rsidRDefault="001E0280" w:rsidP="000F15C9">
            <w:pPr>
              <w:rPr>
                <w:rFonts w:ascii="TH SarabunIT๙" w:eastAsia="Calibri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>พยาบาลวิชาชีพ</w:t>
            </w:r>
            <w:r w:rsidR="002438C5">
              <w:rPr>
                <w:rFonts w:ascii="TH SarabunIT๙" w:eastAsia="Calibri" w:hAnsi="TH SarabunIT๙" w:cs="TH SarabunIT๙" w:hint="cs"/>
                <w:cs/>
              </w:rPr>
              <w:t>เชี่ยวชาญ</w:t>
            </w:r>
            <w:r w:rsidRPr="00BF58C8">
              <w:rPr>
                <w:rFonts w:ascii="TH SarabunIT๙" w:eastAsia="Calibri" w:hAnsi="TH SarabunIT๙" w:cs="TH SarabunIT๙"/>
                <w:cs/>
              </w:rPr>
              <w:t xml:space="preserve">                     (ด้านการพยาบาล)                      ตำแหน่งเลขที่ </w:t>
            </w:r>
            <w:r w:rsidR="002438C5">
              <w:rPr>
                <w:rFonts w:ascii="TH SarabunIT๙" w:eastAsia="Calibri" w:hAnsi="TH SarabunIT๙" w:cs="TH SarabunIT๙" w:hint="cs"/>
                <w:cs/>
              </w:rPr>
              <w:t>7777</w:t>
            </w:r>
            <w:r w:rsidRPr="00BF58C8">
              <w:rPr>
                <w:rFonts w:ascii="TH SarabunIT๙" w:hAnsi="TH SarabunIT๙" w:cs="TH SarabunIT๙"/>
                <w:cs/>
              </w:rPr>
              <w:t xml:space="preserve">                            </w:t>
            </w:r>
          </w:p>
          <w:p w14:paraId="5037C3A8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กลุ่มภารกิจการพยาบาล   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        ราชนครินทร์</w:t>
            </w:r>
          </w:p>
        </w:tc>
        <w:tc>
          <w:tcPr>
            <w:tcW w:w="4252" w:type="dxa"/>
          </w:tcPr>
          <w:p w14:paraId="0659F70D" w14:textId="4D9D6F8E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</w:t>
            </w:r>
            <w:r w:rsidRPr="00BF58C8">
              <w:rPr>
                <w:rFonts w:ascii="TH SarabunIT๙" w:eastAsia="Calibri" w:hAnsi="TH SarabunIT๙" w:cs="TH SarabunIT๙" w:hint="cs"/>
                <w:cs/>
              </w:rPr>
              <w:t>. นาง</w:t>
            </w:r>
            <w:r>
              <w:rPr>
                <w:rFonts w:ascii="TH SarabunIT๙" w:eastAsia="Calibri" w:hAnsi="TH SarabunIT๙" w:cs="TH SarabunIT๙" w:hint="cs"/>
                <w:cs/>
              </w:rPr>
              <w:t>สาว</w:t>
            </w:r>
            <w:r w:rsidR="002438C5">
              <w:rPr>
                <w:rFonts w:ascii="TH SarabunIT๙" w:eastAsia="Calibri" w:hAnsi="TH SarabunIT๙" w:cs="TH SarabunIT๙" w:hint="cs"/>
                <w:cs/>
              </w:rPr>
              <w:t>เสาวลักษณ์   สลักจิตร</w:t>
            </w:r>
          </w:p>
          <w:p w14:paraId="44675A3B" w14:textId="5D372FF1" w:rsidR="001E0280" w:rsidRPr="00BF58C8" w:rsidRDefault="001E0280" w:rsidP="000F15C9">
            <w:pPr>
              <w:rPr>
                <w:rFonts w:ascii="TH SarabunIT๙" w:hAnsi="TH SarabunIT๙" w:cs="TH SarabunIT๙"/>
                <w:b/>
                <w:bCs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>พยาบาลวิชาชีพชำนาญการ</w:t>
            </w:r>
            <w:r w:rsidR="002438C5">
              <w:rPr>
                <w:rFonts w:ascii="TH SarabunIT๙" w:eastAsia="Calibri" w:hAnsi="TH SarabunIT๙" w:cs="TH SarabunIT๙" w:hint="cs"/>
                <w:cs/>
              </w:rPr>
              <w:t>พิเศษ</w:t>
            </w:r>
            <w:r w:rsidRPr="00BF58C8">
              <w:rPr>
                <w:rFonts w:ascii="TH SarabunIT๙" w:eastAsia="Calibri" w:hAnsi="TH SarabunIT๙" w:cs="TH SarabunIT๙"/>
                <w:cs/>
              </w:rPr>
              <w:t xml:space="preserve"> </w:t>
            </w:r>
            <w:r w:rsidR="002438C5">
              <w:rPr>
                <w:rFonts w:ascii="TH SarabunIT๙" w:eastAsia="Calibri" w:hAnsi="TH SarabunIT๙" w:cs="TH SarabunIT๙" w:hint="cs"/>
                <w:cs/>
              </w:rPr>
              <w:t xml:space="preserve">                            </w:t>
            </w:r>
            <w:r w:rsidRPr="00BF58C8">
              <w:rPr>
                <w:rFonts w:ascii="TH SarabunIT๙" w:eastAsia="Calibri" w:hAnsi="TH SarabunIT๙" w:cs="TH SarabunIT๙"/>
                <w:cs/>
              </w:rPr>
              <w:t xml:space="preserve">(ด้านการพยาบาล)                      </w:t>
            </w:r>
            <w:r w:rsidR="002438C5">
              <w:rPr>
                <w:rFonts w:ascii="TH SarabunIT๙" w:eastAsia="Calibri" w:hAnsi="TH SarabunIT๙" w:cs="TH SarabunIT๙" w:hint="cs"/>
                <w:cs/>
              </w:rPr>
              <w:t xml:space="preserve">                          </w:t>
            </w:r>
            <w:r w:rsidRPr="00BF58C8">
              <w:rPr>
                <w:rFonts w:ascii="TH SarabunIT๙" w:eastAsia="Calibri" w:hAnsi="TH SarabunIT๙" w:cs="TH SarabunIT๙"/>
                <w:cs/>
              </w:rPr>
              <w:t xml:space="preserve">ตำแหน่งเลขที่ </w:t>
            </w:r>
            <w:r w:rsidR="002438C5">
              <w:rPr>
                <w:rFonts w:ascii="TH SarabunIT๙" w:eastAsia="Calibri" w:hAnsi="TH SarabunIT๙" w:cs="TH SarabunIT๙" w:hint="cs"/>
                <w:cs/>
              </w:rPr>
              <w:t>7771</w:t>
            </w:r>
            <w:r w:rsidRPr="00BF58C8">
              <w:rPr>
                <w:rFonts w:ascii="TH SarabunIT๙" w:hAnsi="TH SarabunIT๙" w:cs="TH SarabunIT๙"/>
                <w:cs/>
              </w:rPr>
              <w:t xml:space="preserve">                             กลุ่มงานการพยาบาล</w:t>
            </w:r>
            <w:r w:rsidRPr="00BF58C8">
              <w:rPr>
                <w:rFonts w:ascii="TH SarabunIT๙" w:hAnsi="TH SarabunIT๙" w:cs="TH SarabunIT๙" w:hint="cs"/>
                <w:cs/>
              </w:rPr>
              <w:t>ผู้ป่วยใน</w:t>
            </w:r>
            <w:r w:rsidRPr="00BF58C8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</w:p>
          <w:p w14:paraId="4BFD5F3A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กลุ่มภารกิจการพยาบาล           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523B0D16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hAnsi="TH SarabunIT๙" w:cs="TH SarabunIT๙" w:hint="cs"/>
                <w:cs/>
              </w:rPr>
              <w:t>(คะแนนการประเมินร้อยละ  9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  <w:r w:rsidRPr="00BF58C8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3827" w:type="dxa"/>
          </w:tcPr>
          <w:p w14:paraId="5C84BE36" w14:textId="77777777" w:rsidR="001E0280" w:rsidRDefault="001E0280" w:rsidP="000F15C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การให้การพยาบาลผู้ป่วยโรคจิตเภท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52324C11" w14:textId="53BDD531" w:rsidR="005445CA" w:rsidRDefault="005445CA" w:rsidP="005445C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ปีที่ดำเนินการ พ.ศ. 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3E71D6BD" w14:textId="5BC237ED" w:rsidR="005445CA" w:rsidRPr="00BF58C8" w:rsidRDefault="005445CA" w:rsidP="005445CA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สัดส่วนผลงานร้อยละ </w:t>
            </w:r>
            <w:r>
              <w:rPr>
                <w:rFonts w:ascii="TH SarabunIT๙" w:hAnsi="TH SarabunIT๙" w:cs="TH SarabunIT๙" w:hint="cs"/>
                <w:cs/>
              </w:rPr>
              <w:t>80</w:t>
            </w:r>
          </w:p>
        </w:tc>
        <w:tc>
          <w:tcPr>
            <w:tcW w:w="3287" w:type="dxa"/>
          </w:tcPr>
          <w:p w14:paraId="3047F105" w14:textId="77777777" w:rsidR="001E0280" w:rsidRPr="00BF58C8" w:rsidRDefault="001E0280" w:rsidP="000F15C9">
            <w:pPr>
              <w:jc w:val="thaiDistribute"/>
              <w:rPr>
                <w:rFonts w:ascii="TH SarabunIT๙" w:hAnsi="TH SarabunIT๙" w:cs="TH SarabunIT๙"/>
                <w:spacing w:val="-8"/>
                <w:cs/>
              </w:rPr>
            </w:pP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แนวปฏิบัติ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ใน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ดูแล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ผู้ป่วย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โรคซึมเศร้า</w:t>
            </w:r>
          </w:p>
        </w:tc>
      </w:tr>
      <w:tr w:rsidR="001E0280" w:rsidRPr="00BF58C8" w14:paraId="1F8D3566" w14:textId="77777777" w:rsidTr="000F15C9">
        <w:tc>
          <w:tcPr>
            <w:tcW w:w="961" w:type="dxa"/>
            <w:tcBorders>
              <w:bottom w:val="single" w:sz="4" w:space="0" w:color="auto"/>
            </w:tcBorders>
          </w:tcPr>
          <w:p w14:paraId="45DA27DD" w14:textId="77777777" w:rsidR="001E0280" w:rsidRDefault="001E0280" w:rsidP="000F15C9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D3811BD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4252" w:type="dxa"/>
          </w:tcPr>
          <w:p w14:paraId="4B0D724D" w14:textId="57142322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  <w:r w:rsidRPr="00BF58C8">
              <w:rPr>
                <w:rFonts w:ascii="TH SarabunIT๙" w:eastAsia="Calibri" w:hAnsi="TH SarabunIT๙" w:cs="TH SarabunIT๙" w:hint="cs"/>
                <w:cs/>
              </w:rPr>
              <w:t>. นา</w:t>
            </w:r>
            <w:r>
              <w:rPr>
                <w:rFonts w:ascii="TH SarabunIT๙" w:eastAsia="Calibri" w:hAnsi="TH SarabunIT๙" w:cs="TH SarabunIT๙" w:hint="cs"/>
                <w:cs/>
              </w:rPr>
              <w:t>ยสม</w:t>
            </w:r>
            <w:r w:rsidR="002438C5">
              <w:rPr>
                <w:rFonts w:ascii="TH SarabunIT๙" w:eastAsia="Calibri" w:hAnsi="TH SarabunIT๙" w:cs="TH SarabunIT๙" w:hint="cs"/>
                <w:cs/>
              </w:rPr>
              <w:t>ัคร  มีคำ</w:t>
            </w:r>
          </w:p>
          <w:p w14:paraId="5DE6CA5D" w14:textId="33280BC1" w:rsidR="001E0280" w:rsidRPr="00BF58C8" w:rsidRDefault="002438C5" w:rsidP="000F15C9">
            <w:pPr>
              <w:rPr>
                <w:rFonts w:ascii="TH SarabunIT๙" w:hAnsi="TH SarabunIT๙" w:cs="TH SarabunIT๙"/>
                <w:b/>
                <w:bCs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>พยาบาลวิชาชีพชำนาญการ</w:t>
            </w:r>
            <w:r>
              <w:rPr>
                <w:rFonts w:ascii="TH SarabunIT๙" w:eastAsia="Calibri" w:hAnsi="TH SarabunIT๙" w:cs="TH SarabunIT๙" w:hint="cs"/>
                <w:cs/>
              </w:rPr>
              <w:t>พิเศษ</w:t>
            </w:r>
            <w:r w:rsidRPr="00BF58C8">
              <w:rPr>
                <w:rFonts w:ascii="TH SarabunIT๙" w:eastAsia="Calibri" w:hAnsi="TH SarabunIT๙" w:cs="TH SarabunIT๙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                           </w:t>
            </w:r>
            <w:r w:rsidRPr="00BF58C8">
              <w:rPr>
                <w:rFonts w:ascii="TH SarabunIT๙" w:eastAsia="Calibri" w:hAnsi="TH SarabunIT๙" w:cs="TH SarabunIT๙"/>
                <w:cs/>
              </w:rPr>
              <w:t xml:space="preserve">(ด้านการพยาบาล)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                                   </w:t>
            </w:r>
            <w:r w:rsidR="001E0280" w:rsidRPr="00BF58C8">
              <w:rPr>
                <w:rFonts w:ascii="TH SarabunIT๙" w:eastAsia="Calibri" w:hAnsi="TH SarabunIT๙" w:cs="TH SarabunIT๙"/>
                <w:cs/>
              </w:rPr>
              <w:t xml:space="preserve">ตำแหน่งเลขที่ </w:t>
            </w:r>
            <w:r>
              <w:rPr>
                <w:rFonts w:ascii="TH SarabunIT๙" w:eastAsia="Calibri" w:hAnsi="TH SarabunIT๙" w:cs="TH SarabunIT๙" w:hint="cs"/>
                <w:cs/>
              </w:rPr>
              <w:t>777</w:t>
            </w:r>
            <w:r w:rsidR="001E0280">
              <w:rPr>
                <w:rFonts w:ascii="TH SarabunIT๙" w:eastAsia="Calibri" w:hAnsi="TH SarabunIT๙" w:cs="TH SarabunIT๙" w:hint="cs"/>
                <w:cs/>
              </w:rPr>
              <w:t>2</w:t>
            </w:r>
            <w:r w:rsidR="001E0280" w:rsidRPr="00BF58C8">
              <w:rPr>
                <w:rFonts w:ascii="TH SarabunIT๙" w:hAnsi="TH SarabunIT๙" w:cs="TH SarabunIT๙"/>
                <w:cs/>
              </w:rPr>
              <w:t xml:space="preserve">                              กลุ่มงานการพยาบาล</w:t>
            </w:r>
            <w:r w:rsidR="001E0280" w:rsidRPr="00BF58C8">
              <w:rPr>
                <w:rFonts w:ascii="TH SarabunIT๙" w:hAnsi="TH SarabunIT๙" w:cs="TH SarabunIT๙" w:hint="cs"/>
                <w:cs/>
              </w:rPr>
              <w:t>ผู้ป่วย</w:t>
            </w:r>
            <w:r w:rsidR="001E0280">
              <w:rPr>
                <w:rFonts w:ascii="TH SarabunIT๙" w:hAnsi="TH SarabunIT๙" w:cs="TH SarabunIT๙" w:hint="cs"/>
                <w:cs/>
              </w:rPr>
              <w:t>นอก</w:t>
            </w:r>
          </w:p>
          <w:p w14:paraId="79EE3C2E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กลุ่มภารกิจการพยาบาล           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4387AE37" w14:textId="77777777" w:rsidR="001E0280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hAnsi="TH SarabunIT๙" w:cs="TH SarabunIT๙" w:hint="cs"/>
                <w:cs/>
              </w:rPr>
              <w:lastRenderedPageBreak/>
              <w:t>(คะแนนการประเมินร้อยละ  95)</w:t>
            </w:r>
          </w:p>
        </w:tc>
        <w:tc>
          <w:tcPr>
            <w:tcW w:w="3827" w:type="dxa"/>
          </w:tcPr>
          <w:p w14:paraId="706C5D8E" w14:textId="77777777" w:rsidR="001E0280" w:rsidRDefault="001E0280" w:rsidP="000F15C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การให้การพยาบาลผู้ป่วยโรคจิตเภท                    ที่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ใช้สารเสพติดร่วม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 xml:space="preserve">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2D51861B" w14:textId="77777777" w:rsidR="005445CA" w:rsidRDefault="005445CA" w:rsidP="005445C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ปีที่ดำเนินการ พ.ศ. 2565</w:t>
            </w:r>
          </w:p>
          <w:p w14:paraId="47335769" w14:textId="2B9290F4" w:rsidR="005445CA" w:rsidRDefault="005445CA" w:rsidP="005445CA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สัดส่วนผลงานร้อยละ 100</w:t>
            </w:r>
          </w:p>
        </w:tc>
        <w:tc>
          <w:tcPr>
            <w:tcW w:w="3287" w:type="dxa"/>
          </w:tcPr>
          <w:p w14:paraId="17AD3269" w14:textId="77777777" w:rsidR="001E0280" w:rsidRPr="00BF58C8" w:rsidRDefault="001E0280" w:rsidP="000F15C9">
            <w:pPr>
              <w:jc w:val="thaiDistribute"/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การพัฒนาโปรแกรมการบำบัดผู้ป่วย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 xml:space="preserve">   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จิตเวชที่มี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ความพยายาม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ฆ่าตัวตาย</w:t>
            </w:r>
          </w:p>
          <w:p w14:paraId="6A73A2C2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7137EAA7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09320461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5EDEAC84" w14:textId="77777777" w:rsidR="001E0280" w:rsidRPr="00BF58C8" w:rsidRDefault="001E0280" w:rsidP="000F15C9">
            <w:pPr>
              <w:jc w:val="thaiDistribute"/>
              <w:rPr>
                <w:rFonts w:ascii="TH SarabunIT๙" w:hAnsi="TH SarabunIT๙" w:cs="TH SarabunIT๙"/>
                <w:spacing w:val="-8"/>
                <w:cs/>
              </w:rPr>
            </w:pPr>
          </w:p>
        </w:tc>
      </w:tr>
    </w:tbl>
    <w:p w14:paraId="07463DAF" w14:textId="77777777" w:rsidR="001E0280" w:rsidRDefault="001E0280" w:rsidP="002438C5"/>
    <w:sectPr w:rsidR="001E0280" w:rsidSect="003848F5">
      <w:headerReference w:type="default" r:id="rId8"/>
      <w:footerReference w:type="default" r:id="rId9"/>
      <w:headerReference w:type="first" r:id="rId10"/>
      <w:pgSz w:w="16840" w:h="11907" w:orient="landscape" w:code="9"/>
      <w:pgMar w:top="1138" w:right="1411" w:bottom="1699" w:left="1699" w:header="706" w:footer="619" w:gutter="0"/>
      <w:pgNumType w:fmt="numberInDash" w:start="3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D1B9E" w14:textId="77777777" w:rsidR="003848F5" w:rsidRDefault="003848F5">
      <w:r>
        <w:separator/>
      </w:r>
    </w:p>
  </w:endnote>
  <w:endnote w:type="continuationSeparator" w:id="0">
    <w:p w14:paraId="4616B27D" w14:textId="77777777" w:rsidR="003848F5" w:rsidRDefault="0038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2E251" w14:textId="77777777" w:rsidR="00EA5606" w:rsidRDefault="00EA5606">
    <w:pPr>
      <w:pStyle w:val="Footer"/>
      <w:jc w:val="center"/>
    </w:pPr>
  </w:p>
  <w:p w14:paraId="473136CF" w14:textId="77777777" w:rsidR="00EA5606" w:rsidRDefault="00EA5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77464" w14:textId="77777777" w:rsidR="003848F5" w:rsidRDefault="003848F5">
      <w:r>
        <w:separator/>
      </w:r>
    </w:p>
  </w:footnote>
  <w:footnote w:type="continuationSeparator" w:id="0">
    <w:p w14:paraId="792D6503" w14:textId="77777777" w:rsidR="003848F5" w:rsidRDefault="00384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1E88A" w14:textId="77777777" w:rsidR="00EA5606" w:rsidRDefault="00EA5606">
    <w:pPr>
      <w:pStyle w:val="Header"/>
      <w:jc w:val="center"/>
    </w:pPr>
  </w:p>
  <w:p w14:paraId="4AA2D871" w14:textId="77777777" w:rsidR="00EA5606" w:rsidRDefault="00EA56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5293D" w14:textId="77777777" w:rsidR="00EA5606" w:rsidRDefault="00EA5606">
    <w:pPr>
      <w:pStyle w:val="Header"/>
      <w:jc w:val="center"/>
    </w:pPr>
  </w:p>
  <w:p w14:paraId="5DDBB54B" w14:textId="77777777" w:rsidR="00EA5606" w:rsidRDefault="00EA56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F15D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058455CC"/>
    <w:multiLevelType w:val="hybridMultilevel"/>
    <w:tmpl w:val="E126FC58"/>
    <w:lvl w:ilvl="0" w:tplc="540E2538">
      <w:start w:val="1"/>
      <w:numFmt w:val="decimal"/>
      <w:lvlText w:val="%1."/>
      <w:lvlJc w:val="left"/>
      <w:pPr>
        <w:ind w:left="-774" w:hanging="360"/>
      </w:pPr>
      <w:rPr>
        <w:rFonts w:ascii="TH SarabunIT๙" w:eastAsia="Calibri" w:hAnsi="TH SarabunIT๙" w:cs="TH SarabunIT๙"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05FC3A7D"/>
    <w:multiLevelType w:val="hybridMultilevel"/>
    <w:tmpl w:val="93605062"/>
    <w:lvl w:ilvl="0" w:tplc="FFFFFFFF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0A4A7381"/>
    <w:multiLevelType w:val="multilevel"/>
    <w:tmpl w:val="DBC24C3E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4" w15:restartNumberingAfterBreak="0">
    <w:nsid w:val="0F961A73"/>
    <w:multiLevelType w:val="multilevel"/>
    <w:tmpl w:val="A53EE19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44"/>
        </w:tabs>
        <w:ind w:left="254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76"/>
        </w:tabs>
        <w:ind w:left="8976" w:hanging="2160"/>
      </w:pPr>
      <w:rPr>
        <w:rFonts w:hint="default"/>
      </w:rPr>
    </w:lvl>
  </w:abstractNum>
  <w:abstractNum w:abstractNumId="5" w15:restartNumberingAfterBreak="0">
    <w:nsid w:val="143C7033"/>
    <w:multiLevelType w:val="hybridMultilevel"/>
    <w:tmpl w:val="1C1CA3CC"/>
    <w:lvl w:ilvl="0" w:tplc="2988B1C4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145E06D9"/>
    <w:multiLevelType w:val="singleLevel"/>
    <w:tmpl w:val="FCF4B8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18AD576A"/>
    <w:multiLevelType w:val="multilevel"/>
    <w:tmpl w:val="7722CB4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10"/>
        </w:tabs>
        <w:ind w:left="171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40"/>
        </w:tabs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80"/>
        </w:tabs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8" w15:restartNumberingAfterBreak="0">
    <w:nsid w:val="1EE61964"/>
    <w:multiLevelType w:val="singleLevel"/>
    <w:tmpl w:val="FCF4B8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21D234AD"/>
    <w:multiLevelType w:val="multilevel"/>
    <w:tmpl w:val="3FEEF8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92"/>
        </w:tabs>
        <w:ind w:left="2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24"/>
        </w:tabs>
        <w:ind w:left="5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20"/>
        </w:tabs>
        <w:ind w:left="7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6"/>
        </w:tabs>
        <w:ind w:left="8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52"/>
        </w:tabs>
        <w:ind w:left="97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88"/>
        </w:tabs>
        <w:ind w:left="10888" w:hanging="1800"/>
      </w:pPr>
      <w:rPr>
        <w:rFonts w:hint="default"/>
      </w:rPr>
    </w:lvl>
  </w:abstractNum>
  <w:abstractNum w:abstractNumId="10" w15:restartNumberingAfterBreak="0">
    <w:nsid w:val="23CF6B98"/>
    <w:multiLevelType w:val="singleLevel"/>
    <w:tmpl w:val="DFEAC51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25FE2A90"/>
    <w:multiLevelType w:val="multilevel"/>
    <w:tmpl w:val="029428DE"/>
    <w:lvl w:ilvl="0">
      <w:start w:val="2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550"/>
        </w:tabs>
        <w:ind w:left="255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2" w15:restartNumberingAfterBreak="0">
    <w:nsid w:val="2A292FCF"/>
    <w:multiLevelType w:val="multilevel"/>
    <w:tmpl w:val="1EBA2FE0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16"/>
        </w:tabs>
        <w:ind w:left="171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03"/>
        </w:tabs>
        <w:ind w:left="23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00"/>
        </w:tabs>
        <w:ind w:left="3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37"/>
        </w:tabs>
        <w:ind w:left="35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34"/>
        </w:tabs>
        <w:ind w:left="43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71"/>
        </w:tabs>
        <w:ind w:left="47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68"/>
        </w:tabs>
        <w:ind w:left="55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05"/>
        </w:tabs>
        <w:ind w:left="6005" w:hanging="1800"/>
      </w:pPr>
      <w:rPr>
        <w:rFonts w:hint="default"/>
      </w:rPr>
    </w:lvl>
  </w:abstractNum>
  <w:abstractNum w:abstractNumId="13" w15:restartNumberingAfterBreak="0">
    <w:nsid w:val="445A6B37"/>
    <w:multiLevelType w:val="singleLevel"/>
    <w:tmpl w:val="DFEAC51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4704398E"/>
    <w:multiLevelType w:val="singleLevel"/>
    <w:tmpl w:val="815E6FC8"/>
    <w:lvl w:ilvl="0">
      <w:start w:val="12"/>
      <w:numFmt w:val="decimal"/>
      <w:lvlText w:val="%1."/>
      <w:lvlJc w:val="left"/>
      <w:pPr>
        <w:tabs>
          <w:tab w:val="num" w:pos="2880"/>
        </w:tabs>
        <w:ind w:left="2880" w:hanging="1995"/>
      </w:pPr>
      <w:rPr>
        <w:rFonts w:hint="default"/>
      </w:rPr>
    </w:lvl>
  </w:abstractNum>
  <w:abstractNum w:abstractNumId="15" w15:restartNumberingAfterBreak="0">
    <w:nsid w:val="48D60F8E"/>
    <w:multiLevelType w:val="hybridMultilevel"/>
    <w:tmpl w:val="93605062"/>
    <w:lvl w:ilvl="0" w:tplc="774AD284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6" w15:restartNumberingAfterBreak="0">
    <w:nsid w:val="4BDB5E62"/>
    <w:multiLevelType w:val="hybridMultilevel"/>
    <w:tmpl w:val="F3E0880C"/>
    <w:lvl w:ilvl="0" w:tplc="18BAD8F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E0A40"/>
    <w:multiLevelType w:val="hybridMultilevel"/>
    <w:tmpl w:val="069CE8B2"/>
    <w:lvl w:ilvl="0" w:tplc="FFFFFFFF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8" w15:restartNumberingAfterBreak="0">
    <w:nsid w:val="5249764D"/>
    <w:multiLevelType w:val="singleLevel"/>
    <w:tmpl w:val="4EE06906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61B17EBA"/>
    <w:multiLevelType w:val="hybridMultilevel"/>
    <w:tmpl w:val="9D70570A"/>
    <w:lvl w:ilvl="0" w:tplc="FA0C24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5840"/>
    <w:multiLevelType w:val="singleLevel"/>
    <w:tmpl w:val="A0CA02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649169D"/>
    <w:multiLevelType w:val="singleLevel"/>
    <w:tmpl w:val="724A064A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22" w15:restartNumberingAfterBreak="0">
    <w:nsid w:val="797A209F"/>
    <w:multiLevelType w:val="hybridMultilevel"/>
    <w:tmpl w:val="4D841A58"/>
    <w:lvl w:ilvl="0" w:tplc="9F46EB9A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num w:numId="1" w16cid:durableId="1413964292">
    <w:abstractNumId w:val="0"/>
  </w:num>
  <w:num w:numId="2" w16cid:durableId="1671323133">
    <w:abstractNumId w:val="18"/>
  </w:num>
  <w:num w:numId="3" w16cid:durableId="1882670882">
    <w:abstractNumId w:val="14"/>
  </w:num>
  <w:num w:numId="4" w16cid:durableId="316112571">
    <w:abstractNumId w:val="21"/>
  </w:num>
  <w:num w:numId="5" w16cid:durableId="1201820090">
    <w:abstractNumId w:val="20"/>
  </w:num>
  <w:num w:numId="6" w16cid:durableId="1058210216">
    <w:abstractNumId w:val="6"/>
  </w:num>
  <w:num w:numId="7" w16cid:durableId="1602375678">
    <w:abstractNumId w:val="8"/>
  </w:num>
  <w:num w:numId="8" w16cid:durableId="22290290">
    <w:abstractNumId w:val="13"/>
  </w:num>
  <w:num w:numId="9" w16cid:durableId="1218006626">
    <w:abstractNumId w:val="10"/>
  </w:num>
  <w:num w:numId="10" w16cid:durableId="1187982894">
    <w:abstractNumId w:val="12"/>
  </w:num>
  <w:num w:numId="11" w16cid:durableId="717776517">
    <w:abstractNumId w:val="4"/>
  </w:num>
  <w:num w:numId="12" w16cid:durableId="553614406">
    <w:abstractNumId w:val="11"/>
  </w:num>
  <w:num w:numId="13" w16cid:durableId="1340813532">
    <w:abstractNumId w:val="7"/>
  </w:num>
  <w:num w:numId="14" w16cid:durableId="1284113527">
    <w:abstractNumId w:val="3"/>
  </w:num>
  <w:num w:numId="15" w16cid:durableId="2131052094">
    <w:abstractNumId w:val="9"/>
  </w:num>
  <w:num w:numId="16" w16cid:durableId="585311512">
    <w:abstractNumId w:val="19"/>
  </w:num>
  <w:num w:numId="17" w16cid:durableId="377969510">
    <w:abstractNumId w:val="22"/>
  </w:num>
  <w:num w:numId="18" w16cid:durableId="397825700">
    <w:abstractNumId w:val="17"/>
  </w:num>
  <w:num w:numId="19" w16cid:durableId="822282917">
    <w:abstractNumId w:val="5"/>
  </w:num>
  <w:num w:numId="20" w16cid:durableId="785197696">
    <w:abstractNumId w:val="15"/>
  </w:num>
  <w:num w:numId="21" w16cid:durableId="536360154">
    <w:abstractNumId w:val="2"/>
  </w:num>
  <w:num w:numId="22" w16cid:durableId="1043601086">
    <w:abstractNumId w:val="1"/>
  </w:num>
  <w:num w:numId="23" w16cid:durableId="21082303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D23"/>
    <w:rsid w:val="000002E9"/>
    <w:rsid w:val="00000F6A"/>
    <w:rsid w:val="00001BAD"/>
    <w:rsid w:val="00002619"/>
    <w:rsid w:val="00003BBA"/>
    <w:rsid w:val="00004C0D"/>
    <w:rsid w:val="000052A9"/>
    <w:rsid w:val="000078FE"/>
    <w:rsid w:val="00013BE6"/>
    <w:rsid w:val="00013E30"/>
    <w:rsid w:val="00014E6D"/>
    <w:rsid w:val="00014FB7"/>
    <w:rsid w:val="000230AF"/>
    <w:rsid w:val="00025D43"/>
    <w:rsid w:val="000272C9"/>
    <w:rsid w:val="00031A8B"/>
    <w:rsid w:val="00031DD9"/>
    <w:rsid w:val="000358E6"/>
    <w:rsid w:val="00040B2E"/>
    <w:rsid w:val="0004380D"/>
    <w:rsid w:val="00044E04"/>
    <w:rsid w:val="00047A90"/>
    <w:rsid w:val="00050F80"/>
    <w:rsid w:val="00051A78"/>
    <w:rsid w:val="00053B0F"/>
    <w:rsid w:val="00053B16"/>
    <w:rsid w:val="00053D24"/>
    <w:rsid w:val="00056264"/>
    <w:rsid w:val="00057469"/>
    <w:rsid w:val="000611FD"/>
    <w:rsid w:val="00063D09"/>
    <w:rsid w:val="00067E1C"/>
    <w:rsid w:val="00070EF7"/>
    <w:rsid w:val="000754F9"/>
    <w:rsid w:val="00076557"/>
    <w:rsid w:val="00076FF6"/>
    <w:rsid w:val="00077B4A"/>
    <w:rsid w:val="00081D9B"/>
    <w:rsid w:val="00082C82"/>
    <w:rsid w:val="000830B5"/>
    <w:rsid w:val="00083210"/>
    <w:rsid w:val="000853D8"/>
    <w:rsid w:val="00090202"/>
    <w:rsid w:val="00094A67"/>
    <w:rsid w:val="00097968"/>
    <w:rsid w:val="000A195A"/>
    <w:rsid w:val="000A2589"/>
    <w:rsid w:val="000A3592"/>
    <w:rsid w:val="000A52FD"/>
    <w:rsid w:val="000A5F9A"/>
    <w:rsid w:val="000A6871"/>
    <w:rsid w:val="000A7A1C"/>
    <w:rsid w:val="000B05A1"/>
    <w:rsid w:val="000B22BC"/>
    <w:rsid w:val="000B673E"/>
    <w:rsid w:val="000C0A41"/>
    <w:rsid w:val="000C2B93"/>
    <w:rsid w:val="000C4D60"/>
    <w:rsid w:val="000C6185"/>
    <w:rsid w:val="000C7328"/>
    <w:rsid w:val="000C7596"/>
    <w:rsid w:val="000D0609"/>
    <w:rsid w:val="000D1DA1"/>
    <w:rsid w:val="000D2D2B"/>
    <w:rsid w:val="000D32FC"/>
    <w:rsid w:val="000D4883"/>
    <w:rsid w:val="000D62E3"/>
    <w:rsid w:val="000D7033"/>
    <w:rsid w:val="000E06C3"/>
    <w:rsid w:val="000E11E7"/>
    <w:rsid w:val="000F246E"/>
    <w:rsid w:val="000F534D"/>
    <w:rsid w:val="000F5544"/>
    <w:rsid w:val="000F563D"/>
    <w:rsid w:val="000F7D55"/>
    <w:rsid w:val="000F7F24"/>
    <w:rsid w:val="00100B40"/>
    <w:rsid w:val="00100DB7"/>
    <w:rsid w:val="00102E2B"/>
    <w:rsid w:val="0010474E"/>
    <w:rsid w:val="00104766"/>
    <w:rsid w:val="00105E17"/>
    <w:rsid w:val="00107B66"/>
    <w:rsid w:val="00115974"/>
    <w:rsid w:val="00120B01"/>
    <w:rsid w:val="001220EE"/>
    <w:rsid w:val="00125B5C"/>
    <w:rsid w:val="00130355"/>
    <w:rsid w:val="00132259"/>
    <w:rsid w:val="0013608B"/>
    <w:rsid w:val="001436D6"/>
    <w:rsid w:val="0014469E"/>
    <w:rsid w:val="00146789"/>
    <w:rsid w:val="00150CEB"/>
    <w:rsid w:val="001512BF"/>
    <w:rsid w:val="001568D2"/>
    <w:rsid w:val="00157A05"/>
    <w:rsid w:val="00157FED"/>
    <w:rsid w:val="001609A0"/>
    <w:rsid w:val="00161E3F"/>
    <w:rsid w:val="00163089"/>
    <w:rsid w:val="00163379"/>
    <w:rsid w:val="00163A3C"/>
    <w:rsid w:val="00163DE5"/>
    <w:rsid w:val="00170E7F"/>
    <w:rsid w:val="00170FFD"/>
    <w:rsid w:val="001730D0"/>
    <w:rsid w:val="00174926"/>
    <w:rsid w:val="00177EF8"/>
    <w:rsid w:val="001819A4"/>
    <w:rsid w:val="0018271C"/>
    <w:rsid w:val="0018422B"/>
    <w:rsid w:val="00185F82"/>
    <w:rsid w:val="001869FF"/>
    <w:rsid w:val="00187DC7"/>
    <w:rsid w:val="00194971"/>
    <w:rsid w:val="00194E1B"/>
    <w:rsid w:val="001A1865"/>
    <w:rsid w:val="001A188B"/>
    <w:rsid w:val="001A4DD5"/>
    <w:rsid w:val="001A4E1B"/>
    <w:rsid w:val="001A5527"/>
    <w:rsid w:val="001A6805"/>
    <w:rsid w:val="001A7447"/>
    <w:rsid w:val="001B3B7A"/>
    <w:rsid w:val="001B7C99"/>
    <w:rsid w:val="001C1100"/>
    <w:rsid w:val="001C2BEB"/>
    <w:rsid w:val="001C3E9D"/>
    <w:rsid w:val="001C5819"/>
    <w:rsid w:val="001C6276"/>
    <w:rsid w:val="001D3726"/>
    <w:rsid w:val="001D5663"/>
    <w:rsid w:val="001D5C5F"/>
    <w:rsid w:val="001E0280"/>
    <w:rsid w:val="001E2296"/>
    <w:rsid w:val="001E44E7"/>
    <w:rsid w:val="001E4E9C"/>
    <w:rsid w:val="001E613C"/>
    <w:rsid w:val="001F0609"/>
    <w:rsid w:val="001F1D38"/>
    <w:rsid w:val="001F43AE"/>
    <w:rsid w:val="001F5681"/>
    <w:rsid w:val="002018B3"/>
    <w:rsid w:val="00201A3C"/>
    <w:rsid w:val="00205C1B"/>
    <w:rsid w:val="002067E6"/>
    <w:rsid w:val="002068BD"/>
    <w:rsid w:val="00212EB8"/>
    <w:rsid w:val="00213BF7"/>
    <w:rsid w:val="00216A21"/>
    <w:rsid w:val="00221089"/>
    <w:rsid w:val="00232033"/>
    <w:rsid w:val="00232B34"/>
    <w:rsid w:val="00233A75"/>
    <w:rsid w:val="00237A77"/>
    <w:rsid w:val="00242A9F"/>
    <w:rsid w:val="002431A6"/>
    <w:rsid w:val="0024329E"/>
    <w:rsid w:val="002438C5"/>
    <w:rsid w:val="00245AAC"/>
    <w:rsid w:val="002463AA"/>
    <w:rsid w:val="0025244D"/>
    <w:rsid w:val="002546A7"/>
    <w:rsid w:val="00255221"/>
    <w:rsid w:val="00255FF2"/>
    <w:rsid w:val="002570DB"/>
    <w:rsid w:val="00257F2B"/>
    <w:rsid w:val="00263504"/>
    <w:rsid w:val="00263B48"/>
    <w:rsid w:val="002644C2"/>
    <w:rsid w:val="002657D3"/>
    <w:rsid w:val="00265DFE"/>
    <w:rsid w:val="00267973"/>
    <w:rsid w:val="00273428"/>
    <w:rsid w:val="00276159"/>
    <w:rsid w:val="00277313"/>
    <w:rsid w:val="002779B0"/>
    <w:rsid w:val="00281B65"/>
    <w:rsid w:val="00282171"/>
    <w:rsid w:val="00282B02"/>
    <w:rsid w:val="00283E11"/>
    <w:rsid w:val="0029171A"/>
    <w:rsid w:val="0029203C"/>
    <w:rsid w:val="002950E7"/>
    <w:rsid w:val="00295437"/>
    <w:rsid w:val="002956ED"/>
    <w:rsid w:val="00296781"/>
    <w:rsid w:val="002A0344"/>
    <w:rsid w:val="002A4993"/>
    <w:rsid w:val="002A5784"/>
    <w:rsid w:val="002B35F4"/>
    <w:rsid w:val="002B6C0D"/>
    <w:rsid w:val="002B7662"/>
    <w:rsid w:val="002B7B34"/>
    <w:rsid w:val="002C077B"/>
    <w:rsid w:val="002C1BF3"/>
    <w:rsid w:val="002C4A82"/>
    <w:rsid w:val="002D229C"/>
    <w:rsid w:val="002D3731"/>
    <w:rsid w:val="002E1210"/>
    <w:rsid w:val="002E1C01"/>
    <w:rsid w:val="002E2BA1"/>
    <w:rsid w:val="002E48CB"/>
    <w:rsid w:val="002E587A"/>
    <w:rsid w:val="002E5D5B"/>
    <w:rsid w:val="002E750A"/>
    <w:rsid w:val="002E7846"/>
    <w:rsid w:val="0030329D"/>
    <w:rsid w:val="00303DF8"/>
    <w:rsid w:val="00304B7E"/>
    <w:rsid w:val="003077DF"/>
    <w:rsid w:val="003133D1"/>
    <w:rsid w:val="00313C4E"/>
    <w:rsid w:val="00315F2D"/>
    <w:rsid w:val="0032069A"/>
    <w:rsid w:val="00323AAF"/>
    <w:rsid w:val="00323E7A"/>
    <w:rsid w:val="003242B9"/>
    <w:rsid w:val="00326559"/>
    <w:rsid w:val="00327AE4"/>
    <w:rsid w:val="003300BF"/>
    <w:rsid w:val="00331303"/>
    <w:rsid w:val="0033265B"/>
    <w:rsid w:val="00344AF4"/>
    <w:rsid w:val="00347C7B"/>
    <w:rsid w:val="00356B8F"/>
    <w:rsid w:val="00357585"/>
    <w:rsid w:val="003576AC"/>
    <w:rsid w:val="003628A1"/>
    <w:rsid w:val="00364B4F"/>
    <w:rsid w:val="00370368"/>
    <w:rsid w:val="003705B5"/>
    <w:rsid w:val="00371CE1"/>
    <w:rsid w:val="00376C47"/>
    <w:rsid w:val="003809CF"/>
    <w:rsid w:val="003817E6"/>
    <w:rsid w:val="003848F5"/>
    <w:rsid w:val="00384D22"/>
    <w:rsid w:val="003855B1"/>
    <w:rsid w:val="0038715D"/>
    <w:rsid w:val="00387AB4"/>
    <w:rsid w:val="00387C63"/>
    <w:rsid w:val="00393138"/>
    <w:rsid w:val="0039381C"/>
    <w:rsid w:val="003A08D6"/>
    <w:rsid w:val="003A30C0"/>
    <w:rsid w:val="003A3578"/>
    <w:rsid w:val="003A3C1D"/>
    <w:rsid w:val="003A48B3"/>
    <w:rsid w:val="003A56C3"/>
    <w:rsid w:val="003A5C78"/>
    <w:rsid w:val="003B18AD"/>
    <w:rsid w:val="003B42C3"/>
    <w:rsid w:val="003C07FA"/>
    <w:rsid w:val="003C2A20"/>
    <w:rsid w:val="003C3BAB"/>
    <w:rsid w:val="003C479E"/>
    <w:rsid w:val="003C77AE"/>
    <w:rsid w:val="003C7BA1"/>
    <w:rsid w:val="003D1291"/>
    <w:rsid w:val="003D1ECD"/>
    <w:rsid w:val="003D5241"/>
    <w:rsid w:val="003D7287"/>
    <w:rsid w:val="003E324D"/>
    <w:rsid w:val="003E640A"/>
    <w:rsid w:val="003E752C"/>
    <w:rsid w:val="003F05A9"/>
    <w:rsid w:val="003F3B18"/>
    <w:rsid w:val="003F7183"/>
    <w:rsid w:val="00400B47"/>
    <w:rsid w:val="00404C54"/>
    <w:rsid w:val="0041001E"/>
    <w:rsid w:val="00412699"/>
    <w:rsid w:val="004139AF"/>
    <w:rsid w:val="004148B3"/>
    <w:rsid w:val="00415914"/>
    <w:rsid w:val="004161E4"/>
    <w:rsid w:val="00416F78"/>
    <w:rsid w:val="004233E6"/>
    <w:rsid w:val="0043202F"/>
    <w:rsid w:val="00435CE6"/>
    <w:rsid w:val="00444073"/>
    <w:rsid w:val="004454F4"/>
    <w:rsid w:val="00446124"/>
    <w:rsid w:val="00446FA7"/>
    <w:rsid w:val="0044795A"/>
    <w:rsid w:val="00450978"/>
    <w:rsid w:val="00450B4E"/>
    <w:rsid w:val="00452411"/>
    <w:rsid w:val="004531F0"/>
    <w:rsid w:val="00454307"/>
    <w:rsid w:val="004549A2"/>
    <w:rsid w:val="004552F9"/>
    <w:rsid w:val="00456135"/>
    <w:rsid w:val="0045760A"/>
    <w:rsid w:val="004601A0"/>
    <w:rsid w:val="00460BBC"/>
    <w:rsid w:val="00460CA0"/>
    <w:rsid w:val="00463659"/>
    <w:rsid w:val="0046711C"/>
    <w:rsid w:val="00484826"/>
    <w:rsid w:val="004854B8"/>
    <w:rsid w:val="00497B56"/>
    <w:rsid w:val="004A0120"/>
    <w:rsid w:val="004A3467"/>
    <w:rsid w:val="004A5B55"/>
    <w:rsid w:val="004A673A"/>
    <w:rsid w:val="004B4D69"/>
    <w:rsid w:val="004B5238"/>
    <w:rsid w:val="004B6EC4"/>
    <w:rsid w:val="004C0951"/>
    <w:rsid w:val="004C09BD"/>
    <w:rsid w:val="004C0AAC"/>
    <w:rsid w:val="004C0FAB"/>
    <w:rsid w:val="004C3F38"/>
    <w:rsid w:val="004C450E"/>
    <w:rsid w:val="004C4CF4"/>
    <w:rsid w:val="004D0F36"/>
    <w:rsid w:val="004D133F"/>
    <w:rsid w:val="004D21E6"/>
    <w:rsid w:val="004D21F6"/>
    <w:rsid w:val="004D5A66"/>
    <w:rsid w:val="004D6AA6"/>
    <w:rsid w:val="004D6AAD"/>
    <w:rsid w:val="004D6D94"/>
    <w:rsid w:val="004E0D9B"/>
    <w:rsid w:val="004E506C"/>
    <w:rsid w:val="004E6386"/>
    <w:rsid w:val="004E6FC9"/>
    <w:rsid w:val="004E79A9"/>
    <w:rsid w:val="004F0E3B"/>
    <w:rsid w:val="004F0F60"/>
    <w:rsid w:val="004F2196"/>
    <w:rsid w:val="004F3158"/>
    <w:rsid w:val="004F582B"/>
    <w:rsid w:val="004F65A1"/>
    <w:rsid w:val="0051086C"/>
    <w:rsid w:val="00511E57"/>
    <w:rsid w:val="00515554"/>
    <w:rsid w:val="0051649B"/>
    <w:rsid w:val="005210E8"/>
    <w:rsid w:val="005237A1"/>
    <w:rsid w:val="00523F4C"/>
    <w:rsid w:val="005279E6"/>
    <w:rsid w:val="00527EAB"/>
    <w:rsid w:val="00532F12"/>
    <w:rsid w:val="00533037"/>
    <w:rsid w:val="00533DAE"/>
    <w:rsid w:val="00536184"/>
    <w:rsid w:val="005427DF"/>
    <w:rsid w:val="005433C5"/>
    <w:rsid w:val="005445CA"/>
    <w:rsid w:val="00553BFB"/>
    <w:rsid w:val="00554143"/>
    <w:rsid w:val="00554956"/>
    <w:rsid w:val="00554B62"/>
    <w:rsid w:val="00555EAE"/>
    <w:rsid w:val="0055612A"/>
    <w:rsid w:val="00557E83"/>
    <w:rsid w:val="0056015D"/>
    <w:rsid w:val="0056384F"/>
    <w:rsid w:val="00563B06"/>
    <w:rsid w:val="00564052"/>
    <w:rsid w:val="00564DA2"/>
    <w:rsid w:val="00565110"/>
    <w:rsid w:val="00567431"/>
    <w:rsid w:val="005718A5"/>
    <w:rsid w:val="00572E99"/>
    <w:rsid w:val="00574289"/>
    <w:rsid w:val="005762E1"/>
    <w:rsid w:val="00576C78"/>
    <w:rsid w:val="00577423"/>
    <w:rsid w:val="005775AD"/>
    <w:rsid w:val="0058071B"/>
    <w:rsid w:val="00580945"/>
    <w:rsid w:val="00582470"/>
    <w:rsid w:val="00584310"/>
    <w:rsid w:val="005852F3"/>
    <w:rsid w:val="0058734D"/>
    <w:rsid w:val="005879E9"/>
    <w:rsid w:val="00587B92"/>
    <w:rsid w:val="00591B83"/>
    <w:rsid w:val="00592CB7"/>
    <w:rsid w:val="0059675E"/>
    <w:rsid w:val="005969E6"/>
    <w:rsid w:val="005A05ED"/>
    <w:rsid w:val="005A0764"/>
    <w:rsid w:val="005A3514"/>
    <w:rsid w:val="005A6053"/>
    <w:rsid w:val="005A65CA"/>
    <w:rsid w:val="005A6A5B"/>
    <w:rsid w:val="005B489B"/>
    <w:rsid w:val="005C115E"/>
    <w:rsid w:val="005C1918"/>
    <w:rsid w:val="005C3741"/>
    <w:rsid w:val="005C5208"/>
    <w:rsid w:val="005D6EC2"/>
    <w:rsid w:val="005E01E4"/>
    <w:rsid w:val="005E0492"/>
    <w:rsid w:val="005E1162"/>
    <w:rsid w:val="005E4CB5"/>
    <w:rsid w:val="005F107D"/>
    <w:rsid w:val="005F1D61"/>
    <w:rsid w:val="005F21E5"/>
    <w:rsid w:val="005F2839"/>
    <w:rsid w:val="005F2A86"/>
    <w:rsid w:val="005F3F2D"/>
    <w:rsid w:val="005F65EA"/>
    <w:rsid w:val="0060036E"/>
    <w:rsid w:val="00605D09"/>
    <w:rsid w:val="00611819"/>
    <w:rsid w:val="0061194B"/>
    <w:rsid w:val="00613454"/>
    <w:rsid w:val="00613C26"/>
    <w:rsid w:val="00616CCB"/>
    <w:rsid w:val="006209D5"/>
    <w:rsid w:val="006220F9"/>
    <w:rsid w:val="00624D23"/>
    <w:rsid w:val="00627F74"/>
    <w:rsid w:val="00630B19"/>
    <w:rsid w:val="00631A4C"/>
    <w:rsid w:val="00633064"/>
    <w:rsid w:val="00637256"/>
    <w:rsid w:val="006459DD"/>
    <w:rsid w:val="006476E6"/>
    <w:rsid w:val="00652D4F"/>
    <w:rsid w:val="0065574D"/>
    <w:rsid w:val="006568CF"/>
    <w:rsid w:val="006645D4"/>
    <w:rsid w:val="00665C68"/>
    <w:rsid w:val="00667E4B"/>
    <w:rsid w:val="0067459F"/>
    <w:rsid w:val="006825CB"/>
    <w:rsid w:val="00683F9C"/>
    <w:rsid w:val="00684156"/>
    <w:rsid w:val="0068521E"/>
    <w:rsid w:val="00685E37"/>
    <w:rsid w:val="0068653F"/>
    <w:rsid w:val="0068655D"/>
    <w:rsid w:val="0069137F"/>
    <w:rsid w:val="00693D25"/>
    <w:rsid w:val="00694F9F"/>
    <w:rsid w:val="006A0684"/>
    <w:rsid w:val="006A25CE"/>
    <w:rsid w:val="006A60C1"/>
    <w:rsid w:val="006B2EB3"/>
    <w:rsid w:val="006B6C00"/>
    <w:rsid w:val="006B6C48"/>
    <w:rsid w:val="006C0E1C"/>
    <w:rsid w:val="006C142C"/>
    <w:rsid w:val="006C42A0"/>
    <w:rsid w:val="006C4511"/>
    <w:rsid w:val="006C481F"/>
    <w:rsid w:val="006C7A49"/>
    <w:rsid w:val="006D2194"/>
    <w:rsid w:val="006D5FF2"/>
    <w:rsid w:val="006D7FC9"/>
    <w:rsid w:val="006E0887"/>
    <w:rsid w:val="006E29E1"/>
    <w:rsid w:val="006E3BD1"/>
    <w:rsid w:val="006E6698"/>
    <w:rsid w:val="006E6BFE"/>
    <w:rsid w:val="006F00EC"/>
    <w:rsid w:val="006F21BE"/>
    <w:rsid w:val="006F29A8"/>
    <w:rsid w:val="006F5471"/>
    <w:rsid w:val="00703B0A"/>
    <w:rsid w:val="00704A11"/>
    <w:rsid w:val="00704E7B"/>
    <w:rsid w:val="0070592F"/>
    <w:rsid w:val="0070783D"/>
    <w:rsid w:val="00707C89"/>
    <w:rsid w:val="00710FC8"/>
    <w:rsid w:val="0071183E"/>
    <w:rsid w:val="00711A91"/>
    <w:rsid w:val="00712E30"/>
    <w:rsid w:val="00715182"/>
    <w:rsid w:val="00724AB2"/>
    <w:rsid w:val="00725ABE"/>
    <w:rsid w:val="00725F5D"/>
    <w:rsid w:val="007261B7"/>
    <w:rsid w:val="007268EC"/>
    <w:rsid w:val="0073022D"/>
    <w:rsid w:val="00730F8B"/>
    <w:rsid w:val="007339BE"/>
    <w:rsid w:val="00737658"/>
    <w:rsid w:val="00747970"/>
    <w:rsid w:val="00756C51"/>
    <w:rsid w:val="00766503"/>
    <w:rsid w:val="00766F57"/>
    <w:rsid w:val="0077631E"/>
    <w:rsid w:val="00781593"/>
    <w:rsid w:val="00781C4C"/>
    <w:rsid w:val="007834B4"/>
    <w:rsid w:val="00786DBC"/>
    <w:rsid w:val="007979DE"/>
    <w:rsid w:val="007A1829"/>
    <w:rsid w:val="007A51EA"/>
    <w:rsid w:val="007A55DD"/>
    <w:rsid w:val="007B16A6"/>
    <w:rsid w:val="007B2564"/>
    <w:rsid w:val="007B3836"/>
    <w:rsid w:val="007B3926"/>
    <w:rsid w:val="007B513B"/>
    <w:rsid w:val="007C1B4F"/>
    <w:rsid w:val="007C37BD"/>
    <w:rsid w:val="007C6691"/>
    <w:rsid w:val="007C6A15"/>
    <w:rsid w:val="007C72A3"/>
    <w:rsid w:val="007D33B6"/>
    <w:rsid w:val="007D5AD7"/>
    <w:rsid w:val="007D5BAB"/>
    <w:rsid w:val="007D6BAF"/>
    <w:rsid w:val="007D7ED2"/>
    <w:rsid w:val="007D7F44"/>
    <w:rsid w:val="007E14A5"/>
    <w:rsid w:val="007E3893"/>
    <w:rsid w:val="007E5326"/>
    <w:rsid w:val="007E5C38"/>
    <w:rsid w:val="007E7132"/>
    <w:rsid w:val="007F1F89"/>
    <w:rsid w:val="007F2336"/>
    <w:rsid w:val="007F33CE"/>
    <w:rsid w:val="007F4606"/>
    <w:rsid w:val="007F612D"/>
    <w:rsid w:val="008006D8"/>
    <w:rsid w:val="00800C1B"/>
    <w:rsid w:val="00804478"/>
    <w:rsid w:val="00804FAE"/>
    <w:rsid w:val="00805823"/>
    <w:rsid w:val="00805A5B"/>
    <w:rsid w:val="00805A98"/>
    <w:rsid w:val="00805B3A"/>
    <w:rsid w:val="00811562"/>
    <w:rsid w:val="00811C23"/>
    <w:rsid w:val="00813A64"/>
    <w:rsid w:val="0081437B"/>
    <w:rsid w:val="00815794"/>
    <w:rsid w:val="00815907"/>
    <w:rsid w:val="008175FB"/>
    <w:rsid w:val="00820CAF"/>
    <w:rsid w:val="00827CE2"/>
    <w:rsid w:val="0083034F"/>
    <w:rsid w:val="00832DF7"/>
    <w:rsid w:val="008347C7"/>
    <w:rsid w:val="008364E0"/>
    <w:rsid w:val="00841B98"/>
    <w:rsid w:val="00844CBF"/>
    <w:rsid w:val="00845C50"/>
    <w:rsid w:val="00846289"/>
    <w:rsid w:val="00853817"/>
    <w:rsid w:val="008569BE"/>
    <w:rsid w:val="00856DF3"/>
    <w:rsid w:val="008579E8"/>
    <w:rsid w:val="0086168E"/>
    <w:rsid w:val="008647D9"/>
    <w:rsid w:val="00867E32"/>
    <w:rsid w:val="00867FA4"/>
    <w:rsid w:val="00870153"/>
    <w:rsid w:val="00872F58"/>
    <w:rsid w:val="00873377"/>
    <w:rsid w:val="0087415E"/>
    <w:rsid w:val="008752B1"/>
    <w:rsid w:val="00876367"/>
    <w:rsid w:val="008814A2"/>
    <w:rsid w:val="008816A5"/>
    <w:rsid w:val="0088527F"/>
    <w:rsid w:val="0088635C"/>
    <w:rsid w:val="00886C26"/>
    <w:rsid w:val="00886D46"/>
    <w:rsid w:val="00890936"/>
    <w:rsid w:val="008923C7"/>
    <w:rsid w:val="00892CB1"/>
    <w:rsid w:val="00893E65"/>
    <w:rsid w:val="0089622E"/>
    <w:rsid w:val="008A08AE"/>
    <w:rsid w:val="008A1F70"/>
    <w:rsid w:val="008A2235"/>
    <w:rsid w:val="008A465C"/>
    <w:rsid w:val="008A5FF5"/>
    <w:rsid w:val="008A7E73"/>
    <w:rsid w:val="008B1136"/>
    <w:rsid w:val="008B4EA0"/>
    <w:rsid w:val="008B7E7A"/>
    <w:rsid w:val="008C05BB"/>
    <w:rsid w:val="008C07D0"/>
    <w:rsid w:val="008C5AEE"/>
    <w:rsid w:val="008C72FB"/>
    <w:rsid w:val="008D402D"/>
    <w:rsid w:val="008D5B37"/>
    <w:rsid w:val="008E09B0"/>
    <w:rsid w:val="008E33D0"/>
    <w:rsid w:val="008E4A51"/>
    <w:rsid w:val="008E5DDE"/>
    <w:rsid w:val="008E6CC5"/>
    <w:rsid w:val="008E7D80"/>
    <w:rsid w:val="008F0C69"/>
    <w:rsid w:val="008F2AA5"/>
    <w:rsid w:val="008F39C8"/>
    <w:rsid w:val="008F535B"/>
    <w:rsid w:val="00903867"/>
    <w:rsid w:val="00906307"/>
    <w:rsid w:val="00907A71"/>
    <w:rsid w:val="00910068"/>
    <w:rsid w:val="009107F9"/>
    <w:rsid w:val="0091115A"/>
    <w:rsid w:val="00912B1D"/>
    <w:rsid w:val="00914A85"/>
    <w:rsid w:val="009173B3"/>
    <w:rsid w:val="00920F3F"/>
    <w:rsid w:val="00924DCB"/>
    <w:rsid w:val="009307C4"/>
    <w:rsid w:val="00934EF2"/>
    <w:rsid w:val="009357C4"/>
    <w:rsid w:val="009444B9"/>
    <w:rsid w:val="00946CC6"/>
    <w:rsid w:val="00952F3C"/>
    <w:rsid w:val="00956520"/>
    <w:rsid w:val="00962351"/>
    <w:rsid w:val="00964C66"/>
    <w:rsid w:val="00967B5C"/>
    <w:rsid w:val="00967D7D"/>
    <w:rsid w:val="00971B47"/>
    <w:rsid w:val="009721D8"/>
    <w:rsid w:val="00973E35"/>
    <w:rsid w:val="00974D44"/>
    <w:rsid w:val="00981BEF"/>
    <w:rsid w:val="0098398B"/>
    <w:rsid w:val="0098460E"/>
    <w:rsid w:val="00991924"/>
    <w:rsid w:val="009927EE"/>
    <w:rsid w:val="00993394"/>
    <w:rsid w:val="00993B0D"/>
    <w:rsid w:val="009A154E"/>
    <w:rsid w:val="009A1C72"/>
    <w:rsid w:val="009A21DD"/>
    <w:rsid w:val="009A2EB7"/>
    <w:rsid w:val="009A3063"/>
    <w:rsid w:val="009A3CDF"/>
    <w:rsid w:val="009A5555"/>
    <w:rsid w:val="009A5919"/>
    <w:rsid w:val="009A7E0A"/>
    <w:rsid w:val="009B106D"/>
    <w:rsid w:val="009B16C8"/>
    <w:rsid w:val="009B2AB3"/>
    <w:rsid w:val="009C379C"/>
    <w:rsid w:val="009C495D"/>
    <w:rsid w:val="009C5AC2"/>
    <w:rsid w:val="009C7403"/>
    <w:rsid w:val="009D15AC"/>
    <w:rsid w:val="009D1FCF"/>
    <w:rsid w:val="009D21CE"/>
    <w:rsid w:val="009D4E89"/>
    <w:rsid w:val="009D56BA"/>
    <w:rsid w:val="009D60F6"/>
    <w:rsid w:val="009E52E9"/>
    <w:rsid w:val="009E5D93"/>
    <w:rsid w:val="009E74A7"/>
    <w:rsid w:val="009F1AA0"/>
    <w:rsid w:val="009F6155"/>
    <w:rsid w:val="00A0142C"/>
    <w:rsid w:val="00A018A4"/>
    <w:rsid w:val="00A02426"/>
    <w:rsid w:val="00A04F93"/>
    <w:rsid w:val="00A07CA6"/>
    <w:rsid w:val="00A119AE"/>
    <w:rsid w:val="00A126CC"/>
    <w:rsid w:val="00A134D7"/>
    <w:rsid w:val="00A22FBE"/>
    <w:rsid w:val="00A23200"/>
    <w:rsid w:val="00A2577B"/>
    <w:rsid w:val="00A328BA"/>
    <w:rsid w:val="00A36DE0"/>
    <w:rsid w:val="00A43660"/>
    <w:rsid w:val="00A438EB"/>
    <w:rsid w:val="00A44150"/>
    <w:rsid w:val="00A4603D"/>
    <w:rsid w:val="00A466EB"/>
    <w:rsid w:val="00A475C5"/>
    <w:rsid w:val="00A4776F"/>
    <w:rsid w:val="00A52587"/>
    <w:rsid w:val="00A531C6"/>
    <w:rsid w:val="00A536E1"/>
    <w:rsid w:val="00A55407"/>
    <w:rsid w:val="00A5661B"/>
    <w:rsid w:val="00A61473"/>
    <w:rsid w:val="00A62871"/>
    <w:rsid w:val="00A62FA8"/>
    <w:rsid w:val="00A674D2"/>
    <w:rsid w:val="00A7388B"/>
    <w:rsid w:val="00A80225"/>
    <w:rsid w:val="00A805DB"/>
    <w:rsid w:val="00A817AB"/>
    <w:rsid w:val="00A84651"/>
    <w:rsid w:val="00A85EF8"/>
    <w:rsid w:val="00A86BDF"/>
    <w:rsid w:val="00A86D30"/>
    <w:rsid w:val="00A9030C"/>
    <w:rsid w:val="00A908CC"/>
    <w:rsid w:val="00A9420D"/>
    <w:rsid w:val="00A94377"/>
    <w:rsid w:val="00A9482E"/>
    <w:rsid w:val="00A95D2A"/>
    <w:rsid w:val="00AA015B"/>
    <w:rsid w:val="00AB27D0"/>
    <w:rsid w:val="00AB3242"/>
    <w:rsid w:val="00AB390E"/>
    <w:rsid w:val="00AB421F"/>
    <w:rsid w:val="00AB4C12"/>
    <w:rsid w:val="00AB57CF"/>
    <w:rsid w:val="00AB6BB5"/>
    <w:rsid w:val="00AB71DE"/>
    <w:rsid w:val="00AC0463"/>
    <w:rsid w:val="00AC4624"/>
    <w:rsid w:val="00AC6E66"/>
    <w:rsid w:val="00AC7C13"/>
    <w:rsid w:val="00AD5C00"/>
    <w:rsid w:val="00AE1499"/>
    <w:rsid w:val="00AE1984"/>
    <w:rsid w:val="00AE2F64"/>
    <w:rsid w:val="00AE72EA"/>
    <w:rsid w:val="00AE787F"/>
    <w:rsid w:val="00AF03BB"/>
    <w:rsid w:val="00AF074C"/>
    <w:rsid w:val="00AF226A"/>
    <w:rsid w:val="00AF2A69"/>
    <w:rsid w:val="00AF4941"/>
    <w:rsid w:val="00AF56C7"/>
    <w:rsid w:val="00AF611D"/>
    <w:rsid w:val="00B00CAF"/>
    <w:rsid w:val="00B025B4"/>
    <w:rsid w:val="00B03084"/>
    <w:rsid w:val="00B06BD7"/>
    <w:rsid w:val="00B1085D"/>
    <w:rsid w:val="00B10C54"/>
    <w:rsid w:val="00B14A4A"/>
    <w:rsid w:val="00B15C7C"/>
    <w:rsid w:val="00B16282"/>
    <w:rsid w:val="00B224B6"/>
    <w:rsid w:val="00B24445"/>
    <w:rsid w:val="00B24A3C"/>
    <w:rsid w:val="00B27643"/>
    <w:rsid w:val="00B27A5F"/>
    <w:rsid w:val="00B27C80"/>
    <w:rsid w:val="00B303F6"/>
    <w:rsid w:val="00B33FC2"/>
    <w:rsid w:val="00B35E50"/>
    <w:rsid w:val="00B3726F"/>
    <w:rsid w:val="00B410D7"/>
    <w:rsid w:val="00B43CFE"/>
    <w:rsid w:val="00B458C1"/>
    <w:rsid w:val="00B50B88"/>
    <w:rsid w:val="00B50ED2"/>
    <w:rsid w:val="00B510E1"/>
    <w:rsid w:val="00B53E35"/>
    <w:rsid w:val="00B56564"/>
    <w:rsid w:val="00B56956"/>
    <w:rsid w:val="00B56CF7"/>
    <w:rsid w:val="00B57949"/>
    <w:rsid w:val="00B57A06"/>
    <w:rsid w:val="00B62CBD"/>
    <w:rsid w:val="00B63B33"/>
    <w:rsid w:val="00B64FB3"/>
    <w:rsid w:val="00B661B8"/>
    <w:rsid w:val="00B66B33"/>
    <w:rsid w:val="00B6718A"/>
    <w:rsid w:val="00B70FF0"/>
    <w:rsid w:val="00B73025"/>
    <w:rsid w:val="00B73B03"/>
    <w:rsid w:val="00B770D6"/>
    <w:rsid w:val="00B831C9"/>
    <w:rsid w:val="00B919BE"/>
    <w:rsid w:val="00B93941"/>
    <w:rsid w:val="00B9768C"/>
    <w:rsid w:val="00BA09A9"/>
    <w:rsid w:val="00BA0C14"/>
    <w:rsid w:val="00BA0F1C"/>
    <w:rsid w:val="00BA1FA4"/>
    <w:rsid w:val="00BB0E65"/>
    <w:rsid w:val="00BB3053"/>
    <w:rsid w:val="00BB6AF8"/>
    <w:rsid w:val="00BB7916"/>
    <w:rsid w:val="00BC03D9"/>
    <w:rsid w:val="00BC0436"/>
    <w:rsid w:val="00BD0876"/>
    <w:rsid w:val="00BD1E43"/>
    <w:rsid w:val="00BD5591"/>
    <w:rsid w:val="00BD679C"/>
    <w:rsid w:val="00BD702E"/>
    <w:rsid w:val="00BE0AE5"/>
    <w:rsid w:val="00BE11E1"/>
    <w:rsid w:val="00BE1437"/>
    <w:rsid w:val="00BE1CAC"/>
    <w:rsid w:val="00BE234B"/>
    <w:rsid w:val="00BE4658"/>
    <w:rsid w:val="00BE7868"/>
    <w:rsid w:val="00BF0F2C"/>
    <w:rsid w:val="00BF32F7"/>
    <w:rsid w:val="00BF44E7"/>
    <w:rsid w:val="00BF58C8"/>
    <w:rsid w:val="00C0048C"/>
    <w:rsid w:val="00C02DC1"/>
    <w:rsid w:val="00C032A5"/>
    <w:rsid w:val="00C03456"/>
    <w:rsid w:val="00C045E4"/>
    <w:rsid w:val="00C05E40"/>
    <w:rsid w:val="00C07D10"/>
    <w:rsid w:val="00C12FBA"/>
    <w:rsid w:val="00C14E86"/>
    <w:rsid w:val="00C17458"/>
    <w:rsid w:val="00C307DE"/>
    <w:rsid w:val="00C32E66"/>
    <w:rsid w:val="00C343F2"/>
    <w:rsid w:val="00C34D1D"/>
    <w:rsid w:val="00C358F7"/>
    <w:rsid w:val="00C42CC9"/>
    <w:rsid w:val="00C436C6"/>
    <w:rsid w:val="00C44393"/>
    <w:rsid w:val="00C45436"/>
    <w:rsid w:val="00C45D01"/>
    <w:rsid w:val="00C46B06"/>
    <w:rsid w:val="00C475D8"/>
    <w:rsid w:val="00C51C29"/>
    <w:rsid w:val="00C51DEF"/>
    <w:rsid w:val="00C54BA9"/>
    <w:rsid w:val="00C54E82"/>
    <w:rsid w:val="00C70BEA"/>
    <w:rsid w:val="00C716EB"/>
    <w:rsid w:val="00C805B9"/>
    <w:rsid w:val="00C81E3B"/>
    <w:rsid w:val="00C84C96"/>
    <w:rsid w:val="00C869C8"/>
    <w:rsid w:val="00C86C08"/>
    <w:rsid w:val="00C900B4"/>
    <w:rsid w:val="00C92E01"/>
    <w:rsid w:val="00C936D5"/>
    <w:rsid w:val="00C97037"/>
    <w:rsid w:val="00CA0DCE"/>
    <w:rsid w:val="00CA20D7"/>
    <w:rsid w:val="00CA7420"/>
    <w:rsid w:val="00CB1FC7"/>
    <w:rsid w:val="00CB20EB"/>
    <w:rsid w:val="00CB47F3"/>
    <w:rsid w:val="00CB4DC6"/>
    <w:rsid w:val="00CC33B4"/>
    <w:rsid w:val="00CC4907"/>
    <w:rsid w:val="00CC55D9"/>
    <w:rsid w:val="00CC60B0"/>
    <w:rsid w:val="00CC747A"/>
    <w:rsid w:val="00CC78A6"/>
    <w:rsid w:val="00CD149A"/>
    <w:rsid w:val="00CD2D4B"/>
    <w:rsid w:val="00CD2D57"/>
    <w:rsid w:val="00CD32C7"/>
    <w:rsid w:val="00CD4241"/>
    <w:rsid w:val="00CD657E"/>
    <w:rsid w:val="00CE078C"/>
    <w:rsid w:val="00CE0A6F"/>
    <w:rsid w:val="00CE28AD"/>
    <w:rsid w:val="00CE2FEF"/>
    <w:rsid w:val="00CE5607"/>
    <w:rsid w:val="00CE7F4B"/>
    <w:rsid w:val="00CF20DE"/>
    <w:rsid w:val="00CF4B62"/>
    <w:rsid w:val="00D0475E"/>
    <w:rsid w:val="00D060C0"/>
    <w:rsid w:val="00D10FDD"/>
    <w:rsid w:val="00D12629"/>
    <w:rsid w:val="00D17422"/>
    <w:rsid w:val="00D20422"/>
    <w:rsid w:val="00D22821"/>
    <w:rsid w:val="00D24C40"/>
    <w:rsid w:val="00D2799E"/>
    <w:rsid w:val="00D27D32"/>
    <w:rsid w:val="00D3011D"/>
    <w:rsid w:val="00D317F5"/>
    <w:rsid w:val="00D31AAD"/>
    <w:rsid w:val="00D31CED"/>
    <w:rsid w:val="00D33C45"/>
    <w:rsid w:val="00D414E7"/>
    <w:rsid w:val="00D427C4"/>
    <w:rsid w:val="00D464A9"/>
    <w:rsid w:val="00D47BBD"/>
    <w:rsid w:val="00D52698"/>
    <w:rsid w:val="00D54110"/>
    <w:rsid w:val="00D54627"/>
    <w:rsid w:val="00D5697F"/>
    <w:rsid w:val="00D57C98"/>
    <w:rsid w:val="00D61B8A"/>
    <w:rsid w:val="00D64039"/>
    <w:rsid w:val="00D642D2"/>
    <w:rsid w:val="00D71937"/>
    <w:rsid w:val="00D71E4F"/>
    <w:rsid w:val="00D72710"/>
    <w:rsid w:val="00D73D4F"/>
    <w:rsid w:val="00D73FBD"/>
    <w:rsid w:val="00D74A62"/>
    <w:rsid w:val="00D8137E"/>
    <w:rsid w:val="00D81CA5"/>
    <w:rsid w:val="00D8510E"/>
    <w:rsid w:val="00D8591A"/>
    <w:rsid w:val="00D860B2"/>
    <w:rsid w:val="00D96F77"/>
    <w:rsid w:val="00DA1963"/>
    <w:rsid w:val="00DA5288"/>
    <w:rsid w:val="00DA53F5"/>
    <w:rsid w:val="00DA5C72"/>
    <w:rsid w:val="00DA6CE7"/>
    <w:rsid w:val="00DB13E2"/>
    <w:rsid w:val="00DB2EB3"/>
    <w:rsid w:val="00DB7B19"/>
    <w:rsid w:val="00DC221A"/>
    <w:rsid w:val="00DC2802"/>
    <w:rsid w:val="00DC5F91"/>
    <w:rsid w:val="00DC6E2D"/>
    <w:rsid w:val="00DD0592"/>
    <w:rsid w:val="00DD3355"/>
    <w:rsid w:val="00DD4048"/>
    <w:rsid w:val="00DE3E24"/>
    <w:rsid w:val="00DE4531"/>
    <w:rsid w:val="00DE7539"/>
    <w:rsid w:val="00DE7A46"/>
    <w:rsid w:val="00DE7AD1"/>
    <w:rsid w:val="00DF075E"/>
    <w:rsid w:val="00DF16EB"/>
    <w:rsid w:val="00DF22B6"/>
    <w:rsid w:val="00DF2F7C"/>
    <w:rsid w:val="00DF6979"/>
    <w:rsid w:val="00E10588"/>
    <w:rsid w:val="00E12323"/>
    <w:rsid w:val="00E1503B"/>
    <w:rsid w:val="00E1743A"/>
    <w:rsid w:val="00E20F62"/>
    <w:rsid w:val="00E21B48"/>
    <w:rsid w:val="00E262F0"/>
    <w:rsid w:val="00E27D0C"/>
    <w:rsid w:val="00E31657"/>
    <w:rsid w:val="00E3264A"/>
    <w:rsid w:val="00E36856"/>
    <w:rsid w:val="00E37188"/>
    <w:rsid w:val="00E37CB8"/>
    <w:rsid w:val="00E412D7"/>
    <w:rsid w:val="00E43807"/>
    <w:rsid w:val="00E45157"/>
    <w:rsid w:val="00E540B2"/>
    <w:rsid w:val="00E54367"/>
    <w:rsid w:val="00E5538E"/>
    <w:rsid w:val="00E57657"/>
    <w:rsid w:val="00E5778D"/>
    <w:rsid w:val="00E578FC"/>
    <w:rsid w:val="00E60E1F"/>
    <w:rsid w:val="00E656C5"/>
    <w:rsid w:val="00E674AA"/>
    <w:rsid w:val="00E71D86"/>
    <w:rsid w:val="00E76467"/>
    <w:rsid w:val="00E76DA4"/>
    <w:rsid w:val="00E807AE"/>
    <w:rsid w:val="00E81833"/>
    <w:rsid w:val="00E82A84"/>
    <w:rsid w:val="00E8300A"/>
    <w:rsid w:val="00E8711B"/>
    <w:rsid w:val="00E875AF"/>
    <w:rsid w:val="00E9127D"/>
    <w:rsid w:val="00E94C34"/>
    <w:rsid w:val="00E95401"/>
    <w:rsid w:val="00E970AF"/>
    <w:rsid w:val="00EA041A"/>
    <w:rsid w:val="00EA0B3B"/>
    <w:rsid w:val="00EA5606"/>
    <w:rsid w:val="00EA570B"/>
    <w:rsid w:val="00EA7F01"/>
    <w:rsid w:val="00EB1D79"/>
    <w:rsid w:val="00EB2D65"/>
    <w:rsid w:val="00EB398F"/>
    <w:rsid w:val="00EB693A"/>
    <w:rsid w:val="00EB6AF5"/>
    <w:rsid w:val="00EB7226"/>
    <w:rsid w:val="00EC0A5F"/>
    <w:rsid w:val="00EC12A1"/>
    <w:rsid w:val="00EC50A4"/>
    <w:rsid w:val="00ED4724"/>
    <w:rsid w:val="00ED5543"/>
    <w:rsid w:val="00ED6D39"/>
    <w:rsid w:val="00ED7C34"/>
    <w:rsid w:val="00EE2EC9"/>
    <w:rsid w:val="00EF2D29"/>
    <w:rsid w:val="00EF5AAE"/>
    <w:rsid w:val="00EF7CCE"/>
    <w:rsid w:val="00F05330"/>
    <w:rsid w:val="00F12545"/>
    <w:rsid w:val="00F12C02"/>
    <w:rsid w:val="00F14F68"/>
    <w:rsid w:val="00F2048D"/>
    <w:rsid w:val="00F228BB"/>
    <w:rsid w:val="00F2290F"/>
    <w:rsid w:val="00F24FA0"/>
    <w:rsid w:val="00F2593D"/>
    <w:rsid w:val="00F25940"/>
    <w:rsid w:val="00F27EE9"/>
    <w:rsid w:val="00F3454B"/>
    <w:rsid w:val="00F347DD"/>
    <w:rsid w:val="00F3571C"/>
    <w:rsid w:val="00F3652B"/>
    <w:rsid w:val="00F36C9A"/>
    <w:rsid w:val="00F372F3"/>
    <w:rsid w:val="00F420AD"/>
    <w:rsid w:val="00F45921"/>
    <w:rsid w:val="00F461C5"/>
    <w:rsid w:val="00F5051B"/>
    <w:rsid w:val="00F56002"/>
    <w:rsid w:val="00F633D3"/>
    <w:rsid w:val="00F660E0"/>
    <w:rsid w:val="00F700A1"/>
    <w:rsid w:val="00F71AEA"/>
    <w:rsid w:val="00F72129"/>
    <w:rsid w:val="00F7319A"/>
    <w:rsid w:val="00F73650"/>
    <w:rsid w:val="00F736CD"/>
    <w:rsid w:val="00F73B84"/>
    <w:rsid w:val="00F74645"/>
    <w:rsid w:val="00F74E1E"/>
    <w:rsid w:val="00F767BC"/>
    <w:rsid w:val="00F81A2D"/>
    <w:rsid w:val="00F832A3"/>
    <w:rsid w:val="00F85306"/>
    <w:rsid w:val="00F85561"/>
    <w:rsid w:val="00F866FB"/>
    <w:rsid w:val="00F877AE"/>
    <w:rsid w:val="00F962C6"/>
    <w:rsid w:val="00FA1DD2"/>
    <w:rsid w:val="00FA4780"/>
    <w:rsid w:val="00FA7922"/>
    <w:rsid w:val="00FB0AEE"/>
    <w:rsid w:val="00FB0D3A"/>
    <w:rsid w:val="00FB0F08"/>
    <w:rsid w:val="00FB1219"/>
    <w:rsid w:val="00FB45BB"/>
    <w:rsid w:val="00FB7825"/>
    <w:rsid w:val="00FB7CDB"/>
    <w:rsid w:val="00FC0CED"/>
    <w:rsid w:val="00FC29E3"/>
    <w:rsid w:val="00FC2BDB"/>
    <w:rsid w:val="00FC2EBB"/>
    <w:rsid w:val="00FC3C5A"/>
    <w:rsid w:val="00FC4E8F"/>
    <w:rsid w:val="00FC5C86"/>
    <w:rsid w:val="00FC66FD"/>
    <w:rsid w:val="00FD0559"/>
    <w:rsid w:val="00FD5662"/>
    <w:rsid w:val="00FD5691"/>
    <w:rsid w:val="00FD6C0A"/>
    <w:rsid w:val="00FD7858"/>
    <w:rsid w:val="00FD7B6A"/>
    <w:rsid w:val="00FE084B"/>
    <w:rsid w:val="00FE3142"/>
    <w:rsid w:val="00FF213B"/>
    <w:rsid w:val="00FF4589"/>
    <w:rsid w:val="00FF54F9"/>
    <w:rsid w:val="00FF62B2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D6F1F"/>
  <w15:docId w15:val="{97D98E67-E89B-4DDA-A4C7-D4822DA0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E65"/>
    <w:rPr>
      <w:sz w:val="32"/>
      <w:szCs w:val="32"/>
    </w:rPr>
  </w:style>
  <w:style w:type="paragraph" w:styleId="Heading1">
    <w:name w:val="heading 1"/>
    <w:basedOn w:val="Normal"/>
    <w:next w:val="Normal"/>
    <w:qFormat/>
    <w:rsid w:val="00F12545"/>
    <w:pPr>
      <w:keepNext/>
      <w:outlineLvl w:val="0"/>
    </w:pPr>
    <w:rPr>
      <w:rFonts w:ascii="EucrosiaUPC" w:hAnsi="EucrosiaUPC" w:cs="EucrosiaUPC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F12545"/>
    <w:pPr>
      <w:keepNext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12545"/>
    <w:pPr>
      <w:tabs>
        <w:tab w:val="left" w:pos="8080"/>
      </w:tabs>
    </w:pPr>
    <w:rPr>
      <w:rFonts w:ascii="EucrosiaUPC" w:hAnsi="EucrosiaUPC" w:cs="EucrosiaUPC"/>
      <w:b/>
      <w:bCs/>
      <w:sz w:val="36"/>
      <w:szCs w:val="36"/>
    </w:rPr>
  </w:style>
  <w:style w:type="paragraph" w:styleId="BodyText">
    <w:name w:val="Body Text"/>
    <w:basedOn w:val="Normal"/>
    <w:rsid w:val="00F12545"/>
  </w:style>
  <w:style w:type="paragraph" w:styleId="BodyText2">
    <w:name w:val="Body Text 2"/>
    <w:basedOn w:val="Normal"/>
    <w:rsid w:val="00F12545"/>
    <w:pPr>
      <w:tabs>
        <w:tab w:val="left" w:pos="284"/>
      </w:tabs>
      <w:spacing w:before="120"/>
      <w:jc w:val="both"/>
    </w:pPr>
    <w:rPr>
      <w:rFonts w:ascii="EucrosiaUPC" w:hAnsi="EucrosiaUPC" w:cs="EucrosiaUPC"/>
    </w:rPr>
  </w:style>
  <w:style w:type="paragraph" w:styleId="BodyText3">
    <w:name w:val="Body Text 3"/>
    <w:basedOn w:val="Normal"/>
    <w:link w:val="BodyText3Char"/>
    <w:rsid w:val="00F12545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hAnsi="EucrosiaUPC" w:cs="EucrosiaUPC"/>
    </w:rPr>
  </w:style>
  <w:style w:type="character" w:customStyle="1" w:styleId="BodyText3Char">
    <w:name w:val="Body Text 3 Char"/>
    <w:basedOn w:val="DefaultParagraphFont"/>
    <w:link w:val="BodyText3"/>
    <w:rsid w:val="00693D25"/>
    <w:rPr>
      <w:rFonts w:ascii="EucrosiaUPC" w:hAnsi="EucrosiaUPC" w:cs="Eucros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1254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C69"/>
    <w:rPr>
      <w:sz w:val="32"/>
      <w:szCs w:val="32"/>
    </w:rPr>
  </w:style>
  <w:style w:type="paragraph" w:styleId="Footer">
    <w:name w:val="footer"/>
    <w:basedOn w:val="Normal"/>
    <w:link w:val="FooterChar"/>
    <w:uiPriority w:val="99"/>
    <w:rsid w:val="00F12545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9D4E89"/>
    <w:rPr>
      <w:color w:val="0000FF"/>
      <w:u w:val="single"/>
      <w:lang w:bidi="th-TH"/>
    </w:rPr>
  </w:style>
  <w:style w:type="character" w:styleId="PageNumber">
    <w:name w:val="page number"/>
    <w:basedOn w:val="DefaultParagraphFont"/>
    <w:rsid w:val="00712E30"/>
  </w:style>
  <w:style w:type="table" w:styleId="TableGrid">
    <w:name w:val="Table Grid"/>
    <w:basedOn w:val="TableNormal"/>
    <w:rsid w:val="00557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1C29"/>
    <w:pPr>
      <w:ind w:left="720"/>
      <w:contextualSpacing/>
    </w:pPr>
    <w:rPr>
      <w:rFonts w:ascii="Times New Roman" w:eastAsia="Times New Roman" w:hAnsi="Times New Roman"/>
      <w:sz w:val="24"/>
      <w:szCs w:val="28"/>
    </w:rPr>
  </w:style>
  <w:style w:type="paragraph" w:styleId="Title">
    <w:name w:val="Title"/>
    <w:basedOn w:val="Normal"/>
    <w:link w:val="TitleChar"/>
    <w:qFormat/>
    <w:rsid w:val="00A805DB"/>
    <w:pPr>
      <w:jc w:val="center"/>
    </w:pPr>
    <w:rPr>
      <w:rFonts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5DB"/>
    <w:rPr>
      <w:rFonts w:cs="Cordia New"/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F228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228BB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E6386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&#3588;&#3635;&#3626;&#3633;&#3656;&#3591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3B24-EF24-4792-85FE-0151577A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คำสั่ง</Template>
  <TotalTime>49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test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NOI</cp:lastModifiedBy>
  <cp:revision>20</cp:revision>
  <cp:lastPrinted>2024-02-28T07:49:00Z</cp:lastPrinted>
  <dcterms:created xsi:type="dcterms:W3CDTF">2024-04-28T09:48:00Z</dcterms:created>
  <dcterms:modified xsi:type="dcterms:W3CDTF">2024-05-02T14:17:00Z</dcterms:modified>
</cp:coreProperties>
</file>